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4D0E1" w14:textId="77777777" w:rsidR="00DD1C22" w:rsidRPr="009E04B4" w:rsidRDefault="00DD1C22" w:rsidP="00580F45">
      <w:pPr>
        <w:rPr>
          <w:rFonts w:eastAsiaTheme="minorHAnsi" w:cstheme="minorHAnsi"/>
          <w:szCs w:val="24"/>
          <w:lang w:eastAsia="en-US"/>
        </w:rPr>
      </w:pPr>
    </w:p>
    <w:p w14:paraId="7BFE3462" w14:textId="77777777" w:rsidR="00DD1C22" w:rsidRPr="009E04B4" w:rsidRDefault="00DD1C22" w:rsidP="00580F45">
      <w:pPr>
        <w:rPr>
          <w:rFonts w:cstheme="minorHAnsi"/>
        </w:rPr>
      </w:pPr>
    </w:p>
    <w:p w14:paraId="622C7BFA" w14:textId="77777777" w:rsidR="00DD1C22" w:rsidRPr="009E04B4" w:rsidRDefault="00DD1C22" w:rsidP="00580F45">
      <w:pPr>
        <w:spacing w:after="160" w:line="259" w:lineRule="auto"/>
        <w:rPr>
          <w:rFonts w:cstheme="minorHAnsi"/>
        </w:rPr>
      </w:pPr>
    </w:p>
    <w:p w14:paraId="5F9D00B5" w14:textId="77777777" w:rsidR="00DF0C9B" w:rsidRDefault="00DF0C9B">
      <w:pPr>
        <w:spacing w:after="160" w:line="259" w:lineRule="auto"/>
        <w:rPr>
          <w:rFonts w:cstheme="minorHAnsi"/>
          <w:b/>
        </w:rPr>
      </w:pPr>
    </w:p>
    <w:p w14:paraId="25310642" w14:textId="77777777" w:rsidR="00DF0C9B" w:rsidRDefault="00DF0C9B" w:rsidP="00DF0C9B">
      <w:pPr>
        <w:pStyle w:val="paragraph"/>
        <w:spacing w:before="0" w:beforeAutospacing="0" w:after="0" w:afterAutospacing="0"/>
        <w:jc w:val="both"/>
        <w:textAlignment w:val="baseline"/>
        <w:rPr>
          <w:rFonts w:ascii="Segoe UI" w:hAnsi="Segoe UI" w:cs="Segoe UI"/>
          <w:sz w:val="18"/>
          <w:szCs w:val="18"/>
        </w:rPr>
      </w:pPr>
    </w:p>
    <w:p w14:paraId="64C9D808"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p>
    <w:p w14:paraId="2E71A4BE" w14:textId="77777777" w:rsidR="00DF0C9B" w:rsidRDefault="00DF0C9B" w:rsidP="00DF0C9B">
      <w:pPr>
        <w:pStyle w:val="paragraph"/>
        <w:spacing w:before="0" w:beforeAutospacing="0" w:after="0" w:afterAutospacing="0"/>
        <w:jc w:val="both"/>
        <w:textAlignment w:val="baseline"/>
        <w:rPr>
          <w:rFonts w:ascii="Segoe UI" w:hAnsi="Segoe UI" w:cs="Segoe UI"/>
          <w:sz w:val="18"/>
          <w:szCs w:val="18"/>
        </w:rPr>
      </w:pPr>
    </w:p>
    <w:p w14:paraId="58C9CDD6" w14:textId="77777777" w:rsidR="00DF0C9B" w:rsidRDefault="00DF0C9B" w:rsidP="00DF0C9B">
      <w:pPr>
        <w:pStyle w:val="paragraph"/>
        <w:spacing w:before="0" w:beforeAutospacing="0" w:after="0" w:afterAutospacing="0"/>
        <w:jc w:val="both"/>
        <w:textAlignment w:val="baseline"/>
        <w:rPr>
          <w:rFonts w:ascii="Segoe UI" w:hAnsi="Segoe UI" w:cs="Segoe UI"/>
          <w:sz w:val="18"/>
          <w:szCs w:val="18"/>
        </w:rPr>
      </w:pPr>
    </w:p>
    <w:p w14:paraId="50EA6927"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r>
        <w:rPr>
          <w:rStyle w:val="wacimagecontainer"/>
          <w:rFonts w:ascii="Segoe UI" w:hAnsi="Segoe UI" w:cs="Segoe UI"/>
          <w:noProof/>
          <w:sz w:val="18"/>
          <w:szCs w:val="18"/>
        </w:rPr>
        <w:drawing>
          <wp:inline distT="0" distB="0" distL="0" distR="0" wp14:anchorId="751874F9" wp14:editId="5826039A">
            <wp:extent cx="3136900" cy="495300"/>
            <wp:effectExtent l="0" t="0" r="0" b="0"/>
            <wp:docPr id="84939357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6900" cy="495300"/>
                    </a:xfrm>
                    <a:prstGeom prst="rect">
                      <a:avLst/>
                    </a:prstGeom>
                    <a:noFill/>
                    <a:ln>
                      <a:noFill/>
                    </a:ln>
                  </pic:spPr>
                </pic:pic>
              </a:graphicData>
            </a:graphic>
          </wp:inline>
        </w:drawing>
      </w:r>
    </w:p>
    <w:p w14:paraId="4BD0D1E9" w14:textId="77777777" w:rsidR="00DF0C9B" w:rsidRDefault="00DF0C9B" w:rsidP="00DF0C9B">
      <w:pPr>
        <w:pStyle w:val="paragraph"/>
        <w:spacing w:before="0" w:beforeAutospacing="0" w:after="0" w:afterAutospacing="0"/>
        <w:textAlignment w:val="baseline"/>
        <w:rPr>
          <w:rFonts w:ascii="Segoe UI" w:hAnsi="Segoe UI" w:cs="Segoe UI"/>
          <w:sz w:val="18"/>
          <w:szCs w:val="18"/>
        </w:rPr>
      </w:pPr>
    </w:p>
    <w:p w14:paraId="2511C232"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p>
    <w:p w14:paraId="20302F20" w14:textId="77777777" w:rsidR="000C304A" w:rsidRDefault="00DF0C9B" w:rsidP="000C304A">
      <w:pPr>
        <w:pStyle w:val="paragraph"/>
        <w:spacing w:before="0" w:beforeAutospacing="0" w:after="0" w:afterAutospacing="0"/>
        <w:jc w:val="center"/>
        <w:textAlignment w:val="baseline"/>
        <w:rPr>
          <w:rStyle w:val="normaltextrun"/>
          <w:rFonts w:ascii="Calibri Light" w:hAnsi="Calibri Light" w:cs="Calibri Light"/>
          <w:b/>
          <w:bCs/>
          <w:sz w:val="56"/>
          <w:szCs w:val="56"/>
        </w:rPr>
      </w:pPr>
      <w:r w:rsidRPr="00FA517B">
        <w:rPr>
          <w:rStyle w:val="normaltextrun"/>
          <w:rFonts w:ascii="Calibri Light" w:hAnsi="Calibri Light" w:cs="Calibri Light"/>
          <w:b/>
          <w:bCs/>
          <w:sz w:val="56"/>
          <w:szCs w:val="56"/>
        </w:rPr>
        <w:t>Bilag 13 til</w:t>
      </w:r>
      <w:r w:rsidR="000C304A">
        <w:rPr>
          <w:rStyle w:val="normaltextrun"/>
          <w:rFonts w:ascii="Calibri Light" w:hAnsi="Calibri Light" w:cs="Calibri Light"/>
          <w:b/>
          <w:bCs/>
          <w:sz w:val="56"/>
          <w:szCs w:val="56"/>
        </w:rPr>
        <w:t xml:space="preserve"> </w:t>
      </w:r>
    </w:p>
    <w:p w14:paraId="0AC810AD" w14:textId="64A4C541" w:rsidR="00B82C01" w:rsidRDefault="000C304A" w:rsidP="000C304A">
      <w:pPr>
        <w:pStyle w:val="paragraph"/>
        <w:spacing w:before="0" w:beforeAutospacing="0" w:after="0" w:afterAutospacing="0"/>
        <w:jc w:val="center"/>
        <w:textAlignment w:val="baseline"/>
        <w:rPr>
          <w:rStyle w:val="normaltextrun"/>
          <w:rFonts w:ascii="Calibri Light" w:hAnsi="Calibri Light" w:cs="Calibri Light"/>
          <w:b/>
          <w:bCs/>
          <w:sz w:val="56"/>
          <w:szCs w:val="56"/>
          <w:shd w:val="clear" w:color="auto" w:fill="00FF00"/>
        </w:rPr>
      </w:pPr>
      <w:r>
        <w:rPr>
          <w:rStyle w:val="normaltextrun"/>
          <w:rFonts w:ascii="Calibri Light" w:hAnsi="Calibri Light" w:cs="Calibri Light"/>
          <w:b/>
          <w:bCs/>
          <w:sz w:val="56"/>
          <w:szCs w:val="56"/>
        </w:rPr>
        <w:t>Rammeavtale Internrevisor</w:t>
      </w:r>
    </w:p>
    <w:p w14:paraId="340FE24A" w14:textId="1D48F98C" w:rsidR="000C304A" w:rsidRPr="000C304A" w:rsidRDefault="000C304A" w:rsidP="000C304A">
      <w:pPr>
        <w:pStyle w:val="paragraph"/>
        <w:spacing w:before="0" w:beforeAutospacing="0" w:after="0" w:afterAutospacing="0"/>
        <w:jc w:val="center"/>
        <w:textAlignment w:val="baseline"/>
        <w:rPr>
          <w:rFonts w:ascii="Calibri Light" w:hAnsi="Calibri Light" w:cs="Calibri Light"/>
          <w:b/>
          <w:bCs/>
          <w:sz w:val="56"/>
          <w:szCs w:val="56"/>
          <w:shd w:val="clear" w:color="auto" w:fill="00FF00"/>
        </w:rPr>
      </w:pPr>
    </w:p>
    <w:p w14:paraId="679BB0D9"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r w:rsidRPr="00FA517B">
        <w:rPr>
          <w:rStyle w:val="normaltextrun"/>
          <w:rFonts w:ascii="Calibri Light" w:hAnsi="Calibri Light" w:cs="Calibri Light"/>
          <w:b/>
          <w:bCs/>
          <w:sz w:val="56"/>
          <w:szCs w:val="56"/>
        </w:rPr>
        <w:t>Databehandleravta</w:t>
      </w:r>
      <w:r>
        <w:rPr>
          <w:rStyle w:val="normaltextrun"/>
          <w:rFonts w:ascii="Calibri Light" w:hAnsi="Calibri Light" w:cs="Calibri Light"/>
          <w:b/>
          <w:bCs/>
          <w:sz w:val="56"/>
          <w:szCs w:val="56"/>
        </w:rPr>
        <w:t>le</w:t>
      </w:r>
    </w:p>
    <w:p w14:paraId="5ADC703D"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Light" w:hAnsi="Calibri Light" w:cs="Calibri Light"/>
          <w:sz w:val="40"/>
          <w:szCs w:val="40"/>
        </w:rPr>
        <w:t>om behandling av personopplysninger </w:t>
      </w:r>
    </w:p>
    <w:p w14:paraId="55CAB438"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p>
    <w:p w14:paraId="5C709CF0"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Light" w:hAnsi="Calibri Light" w:cs="Calibri Light"/>
          <w:sz w:val="40"/>
          <w:szCs w:val="40"/>
        </w:rPr>
        <w:t>mellom</w:t>
      </w:r>
    </w:p>
    <w:p w14:paraId="67417FCC"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Light" w:hAnsi="Calibri Light" w:cs="Calibri Light"/>
          <w:sz w:val="40"/>
          <w:szCs w:val="40"/>
        </w:rPr>
        <w:t>Norsk Tipping AS</w:t>
      </w:r>
    </w:p>
    <w:p w14:paraId="56D0A26E"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Light" w:hAnsi="Calibri Light" w:cs="Calibri Light"/>
          <w:sz w:val="40"/>
          <w:szCs w:val="40"/>
        </w:rPr>
        <w:t>(Behandlingsansvarlig)</w:t>
      </w:r>
    </w:p>
    <w:p w14:paraId="1CF43054"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p>
    <w:p w14:paraId="5EEEBC3D"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Light" w:hAnsi="Calibri Light" w:cs="Calibri Light"/>
          <w:sz w:val="40"/>
          <w:szCs w:val="40"/>
        </w:rPr>
        <w:t>og</w:t>
      </w:r>
    </w:p>
    <w:p w14:paraId="07B85312"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p>
    <w:p w14:paraId="45578406"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Light" w:hAnsi="Calibri Light" w:cs="Calibri Light"/>
          <w:sz w:val="40"/>
          <w:szCs w:val="40"/>
          <w:highlight w:val="yellow"/>
          <w:shd w:val="clear" w:color="auto" w:fill="00FF00"/>
        </w:rPr>
        <w:t>&lt;</w:t>
      </w:r>
      <w:r w:rsidRPr="00DF0C9B">
        <w:rPr>
          <w:rStyle w:val="normaltextrun"/>
          <w:rFonts w:ascii="Calibri Light" w:hAnsi="Calibri Light" w:cs="Calibri Light"/>
          <w:sz w:val="40"/>
          <w:szCs w:val="40"/>
          <w:highlight w:val="yellow"/>
          <w:shd w:val="clear" w:color="auto" w:fill="00FF00"/>
        </w:rPr>
        <w:t>leverandør xx&gt;</w:t>
      </w:r>
    </w:p>
    <w:p w14:paraId="4970B3A5"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Light" w:hAnsi="Calibri Light" w:cs="Calibri Light"/>
          <w:sz w:val="40"/>
          <w:szCs w:val="40"/>
        </w:rPr>
        <w:t>(Databehandler)</w:t>
      </w:r>
    </w:p>
    <w:p w14:paraId="03A89624"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p>
    <w:p w14:paraId="75948458" w14:textId="3CD8C63D" w:rsidR="00DF0C9B" w:rsidRDefault="00DF0C9B" w:rsidP="00DF0C9B">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Light" w:hAnsi="Calibri Light" w:cs="Calibri Light"/>
          <w:b/>
          <w:bCs/>
          <w:sz w:val="56"/>
          <w:szCs w:val="56"/>
        </w:rPr>
        <w:t xml:space="preserve">Avtalereferanse: </w:t>
      </w:r>
      <w:r w:rsidRPr="002F09E2">
        <w:rPr>
          <w:rStyle w:val="normaltextrun"/>
          <w:rFonts w:ascii="Calibri Light" w:hAnsi="Calibri Light" w:cs="Calibri Light"/>
          <w:b/>
          <w:bCs/>
          <w:sz w:val="56"/>
          <w:szCs w:val="56"/>
        </w:rPr>
        <w:t>N</w:t>
      </w:r>
      <w:r w:rsidR="00736DDD">
        <w:rPr>
          <w:rStyle w:val="normaltextrun"/>
          <w:rFonts w:ascii="Calibri Light" w:hAnsi="Calibri Light" w:cs="Calibri Light"/>
          <w:b/>
          <w:bCs/>
          <w:sz w:val="56"/>
          <w:szCs w:val="56"/>
        </w:rPr>
        <w:t>T-26-0250</w:t>
      </w:r>
    </w:p>
    <w:p w14:paraId="5DA616AF" w14:textId="77777777" w:rsidR="00DF0C9B" w:rsidRDefault="00DF0C9B" w:rsidP="00DF0C9B">
      <w:pPr>
        <w:pStyle w:val="paragraph"/>
        <w:spacing w:before="0" w:beforeAutospacing="0" w:after="0" w:afterAutospacing="0"/>
        <w:jc w:val="center"/>
        <w:textAlignment w:val="baseline"/>
        <w:rPr>
          <w:rFonts w:ascii="Segoe UI" w:hAnsi="Segoe UI" w:cs="Segoe UI"/>
          <w:sz w:val="18"/>
          <w:szCs w:val="18"/>
        </w:rPr>
      </w:pPr>
    </w:p>
    <w:p w14:paraId="47C11502" w14:textId="77777777" w:rsidR="00DF7A48" w:rsidRDefault="0091550E" w:rsidP="000D1212">
      <w:pPr>
        <w:spacing w:after="160" w:line="259" w:lineRule="auto"/>
        <w:rPr>
          <w:noProof/>
        </w:rPr>
      </w:pPr>
      <w:r>
        <w:rPr>
          <w:rFonts w:cstheme="minorHAnsi"/>
          <w:b/>
        </w:rPr>
        <w:br w:type="page"/>
      </w:r>
      <w:r w:rsidR="000D1212">
        <w:rPr>
          <w:rFonts w:cstheme="minorHAnsi"/>
          <w:b/>
          <w:sz w:val="20"/>
          <w:szCs w:val="24"/>
        </w:rPr>
        <w:fldChar w:fldCharType="begin"/>
      </w:r>
      <w:r w:rsidR="000D1212">
        <w:rPr>
          <w:rFonts w:cstheme="minorHAnsi"/>
          <w:b/>
          <w:sz w:val="20"/>
          <w:szCs w:val="24"/>
        </w:rPr>
        <w:instrText xml:space="preserve"> TOC \o "1-1" \h \z \u </w:instrText>
      </w:r>
      <w:r w:rsidR="000D1212">
        <w:rPr>
          <w:rFonts w:cstheme="minorHAnsi"/>
          <w:b/>
          <w:sz w:val="20"/>
          <w:szCs w:val="24"/>
        </w:rPr>
        <w:fldChar w:fldCharType="separate"/>
      </w:r>
    </w:p>
    <w:p w14:paraId="554FDAF9" w14:textId="77777777" w:rsidR="00B2016E" w:rsidRPr="000D1212" w:rsidRDefault="000D1212" w:rsidP="000D1212">
      <w:pPr>
        <w:spacing w:after="160" w:line="259" w:lineRule="auto"/>
        <w:rPr>
          <w:rFonts w:cstheme="minorHAnsi"/>
          <w:b/>
        </w:rPr>
      </w:pPr>
      <w:r>
        <w:rPr>
          <w:rFonts w:cstheme="minorHAnsi"/>
          <w:b/>
          <w:sz w:val="20"/>
          <w:szCs w:val="24"/>
        </w:rPr>
        <w:lastRenderedPageBreak/>
        <w:fldChar w:fldCharType="end"/>
      </w:r>
    </w:p>
    <w:p w14:paraId="739055D9" w14:textId="77777777" w:rsidR="004A1659" w:rsidRPr="009E04B4" w:rsidRDefault="004A1659" w:rsidP="00580F45">
      <w:pPr>
        <w:rPr>
          <w:rFonts w:cstheme="minorHAnsi"/>
        </w:rPr>
      </w:pPr>
    </w:p>
    <w:sdt>
      <w:sdtPr>
        <w:rPr>
          <w:rFonts w:asciiTheme="minorHAnsi" w:eastAsia="Times New Roman" w:hAnsiTheme="minorHAnsi" w:cs="Times New Roman"/>
          <w:color w:val="auto"/>
          <w:sz w:val="24"/>
          <w:szCs w:val="20"/>
        </w:rPr>
        <w:id w:val="869186015"/>
        <w:docPartObj>
          <w:docPartGallery w:val="Table of Contents"/>
          <w:docPartUnique/>
        </w:docPartObj>
      </w:sdtPr>
      <w:sdtEndPr>
        <w:rPr>
          <w:rFonts w:ascii="Calibri" w:hAnsi="Calibri" w:cs="Calibri"/>
          <w:b/>
          <w:bCs/>
        </w:rPr>
      </w:sdtEndPr>
      <w:sdtContent>
        <w:p w14:paraId="033A6C68" w14:textId="77777777" w:rsidR="004A1659" w:rsidRPr="00E72E1F" w:rsidRDefault="004A1659">
          <w:pPr>
            <w:pStyle w:val="Overskriftforinnholdsfortegnelse"/>
            <w:rPr>
              <w:rFonts w:ascii="Calibri" w:hAnsi="Calibri" w:cs="Calibri"/>
              <w:color w:val="000000" w:themeColor="text1"/>
              <w:sz w:val="24"/>
              <w:szCs w:val="24"/>
            </w:rPr>
          </w:pPr>
          <w:r w:rsidRPr="00E72E1F">
            <w:rPr>
              <w:rFonts w:ascii="Calibri" w:hAnsi="Calibri" w:cs="Calibri"/>
              <w:color w:val="000000" w:themeColor="text1"/>
              <w:sz w:val="24"/>
              <w:szCs w:val="24"/>
            </w:rPr>
            <w:t>Innholdsfortegnelse</w:t>
          </w:r>
        </w:p>
        <w:p w14:paraId="735D8DF2"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r w:rsidRPr="00E72E1F">
            <w:rPr>
              <w:rFonts w:cs="Calibri"/>
              <w:b w:val="0"/>
              <w:bCs w:val="0"/>
              <w:color w:val="000000" w:themeColor="text1"/>
              <w:sz w:val="24"/>
              <w:szCs w:val="24"/>
            </w:rPr>
            <w:fldChar w:fldCharType="begin"/>
          </w:r>
          <w:r w:rsidRPr="00E72E1F">
            <w:rPr>
              <w:rFonts w:cs="Calibri"/>
              <w:b w:val="0"/>
              <w:bCs w:val="0"/>
              <w:color w:val="000000" w:themeColor="text1"/>
              <w:sz w:val="24"/>
              <w:szCs w:val="24"/>
            </w:rPr>
            <w:instrText xml:space="preserve"> TOC \o "1-1" \h \z \u </w:instrText>
          </w:r>
          <w:r w:rsidRPr="00E72E1F">
            <w:rPr>
              <w:rFonts w:cs="Calibri"/>
              <w:b w:val="0"/>
              <w:bCs w:val="0"/>
              <w:color w:val="000000" w:themeColor="text1"/>
              <w:sz w:val="24"/>
              <w:szCs w:val="24"/>
            </w:rPr>
            <w:fldChar w:fldCharType="separate"/>
          </w:r>
          <w:hyperlink w:anchor="_Toc237603925" w:history="1">
            <w:r w:rsidRPr="00E72E1F">
              <w:rPr>
                <w:rStyle w:val="Hyperkobling"/>
                <w:rFonts w:cs="Calibri"/>
                <w:noProof/>
                <w:color w:val="000000" w:themeColor="text1"/>
                <w:sz w:val="24"/>
                <w:szCs w:val="24"/>
              </w:rPr>
              <w:t>1</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Formålet med denne Databehandleravtalen</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_Toc237603925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3</w:t>
            </w:r>
            <w:r w:rsidRPr="00E72E1F">
              <w:rPr>
                <w:rFonts w:cs="Calibri"/>
                <w:noProof/>
                <w:webHidden/>
                <w:color w:val="000000" w:themeColor="text1"/>
                <w:sz w:val="24"/>
                <w:szCs w:val="24"/>
              </w:rPr>
              <w:fldChar w:fldCharType="end"/>
            </w:r>
          </w:hyperlink>
        </w:p>
        <w:p w14:paraId="671B77A6"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26" w:history="1">
            <w:r w:rsidRPr="00E72E1F">
              <w:rPr>
                <w:rStyle w:val="Hyperkobling"/>
                <w:rFonts w:cs="Calibri"/>
                <w:noProof/>
                <w:color w:val="000000" w:themeColor="text1"/>
                <w:sz w:val="24"/>
                <w:szCs w:val="24"/>
              </w:rPr>
              <w:t>2</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Definisjoner</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_Toc237603926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3</w:t>
            </w:r>
            <w:r w:rsidRPr="00E72E1F">
              <w:rPr>
                <w:rFonts w:cs="Calibri"/>
                <w:noProof/>
                <w:webHidden/>
                <w:color w:val="000000" w:themeColor="text1"/>
                <w:sz w:val="24"/>
                <w:szCs w:val="24"/>
              </w:rPr>
              <w:fldChar w:fldCharType="end"/>
            </w:r>
          </w:hyperlink>
        </w:p>
        <w:p w14:paraId="23C9FA17"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27" w:history="1">
            <w:r w:rsidRPr="00E72E1F">
              <w:rPr>
                <w:rStyle w:val="Hyperkobling"/>
                <w:rFonts w:cs="Calibri"/>
                <w:noProof/>
                <w:color w:val="000000" w:themeColor="text1"/>
                <w:sz w:val="24"/>
                <w:szCs w:val="24"/>
              </w:rPr>
              <w:t>3</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Behandlingsansvarliges plikter og rettigheter</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_Toc237603927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4</w:t>
            </w:r>
            <w:r w:rsidRPr="00E72E1F">
              <w:rPr>
                <w:rFonts w:cs="Calibri"/>
                <w:noProof/>
                <w:webHidden/>
                <w:color w:val="000000" w:themeColor="text1"/>
                <w:sz w:val="24"/>
                <w:szCs w:val="24"/>
              </w:rPr>
              <w:fldChar w:fldCharType="end"/>
            </w:r>
          </w:hyperlink>
        </w:p>
        <w:p w14:paraId="168C1595"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28" w:history="1">
            <w:r w:rsidRPr="00E72E1F">
              <w:rPr>
                <w:rStyle w:val="Hyperkobling"/>
                <w:rFonts w:cs="Calibri"/>
                <w:noProof/>
                <w:color w:val="000000" w:themeColor="text1"/>
                <w:sz w:val="24"/>
                <w:szCs w:val="24"/>
              </w:rPr>
              <w:t>4</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Behandlingsansvarliges instrukser til Databehandleren</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_Toc237603928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4</w:t>
            </w:r>
            <w:r w:rsidRPr="00E72E1F">
              <w:rPr>
                <w:rFonts w:cs="Calibri"/>
                <w:noProof/>
                <w:webHidden/>
                <w:color w:val="000000" w:themeColor="text1"/>
                <w:sz w:val="24"/>
                <w:szCs w:val="24"/>
              </w:rPr>
              <w:fldChar w:fldCharType="end"/>
            </w:r>
          </w:hyperlink>
        </w:p>
        <w:p w14:paraId="1724A4B6"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29" w:history="1">
            <w:r w:rsidRPr="00E72E1F">
              <w:rPr>
                <w:rStyle w:val="Hyperkobling"/>
                <w:rFonts w:cs="Calibri"/>
                <w:noProof/>
                <w:color w:val="000000" w:themeColor="text1"/>
                <w:sz w:val="24"/>
                <w:szCs w:val="24"/>
              </w:rPr>
              <w:t>5</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Konfidensialitet og taushetsplikt</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_Toc237603929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5</w:t>
            </w:r>
            <w:r w:rsidRPr="00E72E1F">
              <w:rPr>
                <w:rFonts w:cs="Calibri"/>
                <w:noProof/>
                <w:webHidden/>
                <w:color w:val="000000" w:themeColor="text1"/>
                <w:sz w:val="24"/>
                <w:szCs w:val="24"/>
              </w:rPr>
              <w:fldChar w:fldCharType="end"/>
            </w:r>
          </w:hyperlink>
        </w:p>
        <w:p w14:paraId="73CF9AB4"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30" w:history="1">
            <w:r w:rsidRPr="00E72E1F">
              <w:rPr>
                <w:rStyle w:val="Hyperkobling"/>
                <w:rFonts w:cs="Calibri"/>
                <w:noProof/>
                <w:color w:val="000000" w:themeColor="text1"/>
                <w:sz w:val="24"/>
                <w:szCs w:val="24"/>
              </w:rPr>
              <w:t>6</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Bistand til Behandlingsansvarlig</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_Toc237603930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5</w:t>
            </w:r>
            <w:r w:rsidRPr="00E72E1F">
              <w:rPr>
                <w:rFonts w:cs="Calibri"/>
                <w:noProof/>
                <w:webHidden/>
                <w:color w:val="000000" w:themeColor="text1"/>
                <w:sz w:val="24"/>
                <w:szCs w:val="24"/>
              </w:rPr>
              <w:fldChar w:fldCharType="end"/>
            </w:r>
          </w:hyperlink>
        </w:p>
        <w:p w14:paraId="7E6EDB41"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31" w:history="1">
            <w:r w:rsidRPr="00E72E1F">
              <w:rPr>
                <w:rStyle w:val="Hyperkobling"/>
                <w:rFonts w:cs="Calibri"/>
                <w:noProof/>
                <w:color w:val="000000" w:themeColor="text1"/>
                <w:sz w:val="24"/>
                <w:szCs w:val="24"/>
              </w:rPr>
              <w:t>7</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Sikkerhet ved behandlingen</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_Toc237603931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6</w:t>
            </w:r>
            <w:r w:rsidRPr="00E72E1F">
              <w:rPr>
                <w:rFonts w:cs="Calibri"/>
                <w:noProof/>
                <w:webHidden/>
                <w:color w:val="000000" w:themeColor="text1"/>
                <w:sz w:val="24"/>
                <w:szCs w:val="24"/>
              </w:rPr>
              <w:fldChar w:fldCharType="end"/>
            </w:r>
          </w:hyperlink>
        </w:p>
        <w:p w14:paraId="7DDE5428"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32" w:history="1">
            <w:r w:rsidRPr="00E72E1F">
              <w:rPr>
                <w:rStyle w:val="Hyperkobling"/>
                <w:rFonts w:cs="Calibri"/>
                <w:noProof/>
                <w:color w:val="000000" w:themeColor="text1"/>
                <w:sz w:val="24"/>
                <w:szCs w:val="24"/>
              </w:rPr>
              <w:t>8</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Melding om brudd på personopplysningssikkerheten</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_Toc237603932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6</w:t>
            </w:r>
            <w:r w:rsidRPr="00E72E1F">
              <w:rPr>
                <w:rFonts w:cs="Calibri"/>
                <w:noProof/>
                <w:webHidden/>
                <w:color w:val="000000" w:themeColor="text1"/>
                <w:sz w:val="24"/>
                <w:szCs w:val="24"/>
              </w:rPr>
              <w:fldChar w:fldCharType="end"/>
            </w:r>
          </w:hyperlink>
        </w:p>
        <w:p w14:paraId="554F72FF"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33" w:history="1">
            <w:r w:rsidRPr="00E72E1F">
              <w:rPr>
                <w:rStyle w:val="Hyperkobling"/>
                <w:rFonts w:cs="Calibri"/>
                <w:noProof/>
                <w:color w:val="000000" w:themeColor="text1"/>
                <w:sz w:val="24"/>
                <w:szCs w:val="24"/>
              </w:rPr>
              <w:t>9</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Bruk av Underdatabehandler</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_Toc237603933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7</w:t>
            </w:r>
            <w:r w:rsidRPr="00E72E1F">
              <w:rPr>
                <w:rFonts w:cs="Calibri"/>
                <w:noProof/>
                <w:webHidden/>
                <w:color w:val="000000" w:themeColor="text1"/>
                <w:sz w:val="24"/>
                <w:szCs w:val="24"/>
              </w:rPr>
              <w:fldChar w:fldCharType="end"/>
            </w:r>
          </w:hyperlink>
        </w:p>
        <w:p w14:paraId="63FB9333"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34" w:history="1">
            <w:r w:rsidRPr="00E72E1F">
              <w:rPr>
                <w:rStyle w:val="Hyperkobling"/>
                <w:rFonts w:cs="Calibri"/>
                <w:noProof/>
                <w:color w:val="000000" w:themeColor="text1"/>
                <w:sz w:val="24"/>
                <w:szCs w:val="24"/>
              </w:rPr>
              <w:t>10</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Overføring av personopplysninger til land utenfor EØS-området</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_Toc237603934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8</w:t>
            </w:r>
            <w:r w:rsidRPr="00E72E1F">
              <w:rPr>
                <w:rFonts w:cs="Calibri"/>
                <w:noProof/>
                <w:webHidden/>
                <w:color w:val="000000" w:themeColor="text1"/>
                <w:sz w:val="24"/>
                <w:szCs w:val="24"/>
              </w:rPr>
              <w:fldChar w:fldCharType="end"/>
            </w:r>
          </w:hyperlink>
        </w:p>
        <w:p w14:paraId="454B0151"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35" w:history="1">
            <w:r w:rsidRPr="00E72E1F">
              <w:rPr>
                <w:rStyle w:val="Hyperkobling"/>
                <w:rFonts w:cs="Calibri"/>
                <w:noProof/>
                <w:color w:val="000000" w:themeColor="text1"/>
                <w:sz w:val="24"/>
                <w:szCs w:val="24"/>
              </w:rPr>
              <w:t>11</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Generelt om revisjon</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_Toc237603935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9</w:t>
            </w:r>
            <w:r w:rsidRPr="00E72E1F">
              <w:rPr>
                <w:rFonts w:cs="Calibri"/>
                <w:noProof/>
                <w:webHidden/>
                <w:color w:val="000000" w:themeColor="text1"/>
                <w:sz w:val="24"/>
                <w:szCs w:val="24"/>
              </w:rPr>
              <w:fldChar w:fldCharType="end"/>
            </w:r>
          </w:hyperlink>
        </w:p>
        <w:p w14:paraId="697E4894"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36" w:history="1">
            <w:r w:rsidRPr="00E72E1F">
              <w:rPr>
                <w:rStyle w:val="Hyperkobling"/>
                <w:rFonts w:cs="Calibri"/>
                <w:noProof/>
                <w:color w:val="000000" w:themeColor="text1"/>
                <w:sz w:val="24"/>
                <w:szCs w:val="24"/>
              </w:rPr>
              <w:t>12</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Sletting og tilbakelevering av opplysninger</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_Toc237603936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9</w:t>
            </w:r>
            <w:r w:rsidRPr="00E72E1F">
              <w:rPr>
                <w:rFonts w:cs="Calibri"/>
                <w:noProof/>
                <w:webHidden/>
                <w:color w:val="000000" w:themeColor="text1"/>
                <w:sz w:val="24"/>
                <w:szCs w:val="24"/>
              </w:rPr>
              <w:fldChar w:fldCharType="end"/>
            </w:r>
          </w:hyperlink>
        </w:p>
        <w:p w14:paraId="2CB352E6"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37" w:history="1">
            <w:r w:rsidRPr="00E72E1F">
              <w:rPr>
                <w:rStyle w:val="Hyperkobling"/>
                <w:rFonts w:cs="Calibri"/>
                <w:noProof/>
                <w:color w:val="000000" w:themeColor="text1"/>
                <w:sz w:val="24"/>
                <w:szCs w:val="24"/>
              </w:rPr>
              <w:t>13</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Mislighold og pålegg om stans</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_Toc237603937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10</w:t>
            </w:r>
            <w:r w:rsidRPr="00E72E1F">
              <w:rPr>
                <w:rFonts w:cs="Calibri"/>
                <w:noProof/>
                <w:webHidden/>
                <w:color w:val="000000" w:themeColor="text1"/>
                <w:sz w:val="24"/>
                <w:szCs w:val="24"/>
              </w:rPr>
              <w:fldChar w:fldCharType="end"/>
            </w:r>
          </w:hyperlink>
        </w:p>
        <w:p w14:paraId="76800211"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38" w:history="1">
            <w:r w:rsidRPr="00E72E1F">
              <w:rPr>
                <w:rStyle w:val="Hyperkobling"/>
                <w:rFonts w:cs="Calibri"/>
                <w:noProof/>
                <w:color w:val="000000" w:themeColor="text1"/>
                <w:sz w:val="24"/>
                <w:szCs w:val="24"/>
              </w:rPr>
              <w:t>14</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Varighet og opphør</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_Toc237603938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10</w:t>
            </w:r>
            <w:r w:rsidRPr="00E72E1F">
              <w:rPr>
                <w:rFonts w:cs="Calibri"/>
                <w:noProof/>
                <w:webHidden/>
                <w:color w:val="000000" w:themeColor="text1"/>
                <w:sz w:val="24"/>
                <w:szCs w:val="24"/>
              </w:rPr>
              <w:fldChar w:fldCharType="end"/>
            </w:r>
          </w:hyperlink>
        </w:p>
        <w:p w14:paraId="27DC2F14"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39" w:history="1">
            <w:r w:rsidRPr="00E72E1F">
              <w:rPr>
                <w:rStyle w:val="Hyperkobling"/>
                <w:rFonts w:cs="Calibri"/>
                <w:noProof/>
                <w:color w:val="000000" w:themeColor="text1"/>
                <w:sz w:val="24"/>
                <w:szCs w:val="24"/>
              </w:rPr>
              <w:t>15</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Lovvalg og verneting</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_Toc237603939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10</w:t>
            </w:r>
            <w:r w:rsidRPr="00E72E1F">
              <w:rPr>
                <w:rFonts w:cs="Calibri"/>
                <w:noProof/>
                <w:webHidden/>
                <w:color w:val="000000" w:themeColor="text1"/>
                <w:sz w:val="24"/>
                <w:szCs w:val="24"/>
              </w:rPr>
              <w:fldChar w:fldCharType="end"/>
            </w:r>
          </w:hyperlink>
        </w:p>
        <w:p w14:paraId="4506D121"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40" w:history="1">
            <w:r w:rsidRPr="00E72E1F">
              <w:rPr>
                <w:rStyle w:val="Hyperkobling"/>
                <w:rFonts w:cs="Calibri"/>
                <w:noProof/>
                <w:color w:val="000000" w:themeColor="text1"/>
                <w:sz w:val="24"/>
                <w:szCs w:val="24"/>
              </w:rPr>
              <w:t>16</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Bilag a - Opplysninger om behandlingen</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_Toc237603940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12</w:t>
            </w:r>
            <w:r w:rsidRPr="00E72E1F">
              <w:rPr>
                <w:rFonts w:cs="Calibri"/>
                <w:noProof/>
                <w:webHidden/>
                <w:color w:val="000000" w:themeColor="text1"/>
                <w:sz w:val="24"/>
                <w:szCs w:val="24"/>
              </w:rPr>
              <w:fldChar w:fldCharType="end"/>
            </w:r>
          </w:hyperlink>
        </w:p>
        <w:p w14:paraId="3191C80A"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41" w:history="1">
            <w:r w:rsidRPr="00E72E1F">
              <w:rPr>
                <w:rStyle w:val="Hyperkobling"/>
                <w:rFonts w:cs="Calibri"/>
                <w:noProof/>
                <w:color w:val="000000" w:themeColor="text1"/>
                <w:sz w:val="24"/>
                <w:szCs w:val="24"/>
              </w:rPr>
              <w:t>17</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Bilag b - Betingelser for Databehandlerens bruk og endring av eventuelle Underdatabehandlere</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_Toc237603941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14</w:t>
            </w:r>
            <w:r w:rsidRPr="00E72E1F">
              <w:rPr>
                <w:rFonts w:cs="Calibri"/>
                <w:noProof/>
                <w:webHidden/>
                <w:color w:val="000000" w:themeColor="text1"/>
                <w:sz w:val="24"/>
                <w:szCs w:val="24"/>
              </w:rPr>
              <w:fldChar w:fldCharType="end"/>
            </w:r>
          </w:hyperlink>
        </w:p>
        <w:p w14:paraId="40B3F46F"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42" w:history="1">
            <w:r w:rsidRPr="00E72E1F">
              <w:rPr>
                <w:rStyle w:val="Hyperkobling"/>
                <w:rFonts w:cs="Calibri"/>
                <w:noProof/>
                <w:color w:val="000000" w:themeColor="text1"/>
                <w:sz w:val="24"/>
                <w:szCs w:val="24"/>
              </w:rPr>
              <w:t>18</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Bilag c - Instruks vedrørende behandling av personopplysninger</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_Toc237603942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16</w:t>
            </w:r>
            <w:r w:rsidRPr="00E72E1F">
              <w:rPr>
                <w:rFonts w:cs="Calibri"/>
                <w:noProof/>
                <w:webHidden/>
                <w:color w:val="000000" w:themeColor="text1"/>
                <w:sz w:val="24"/>
                <w:szCs w:val="24"/>
              </w:rPr>
              <w:fldChar w:fldCharType="end"/>
            </w:r>
          </w:hyperlink>
        </w:p>
        <w:p w14:paraId="52B52721" w14:textId="77777777" w:rsidR="009F6730" w:rsidRPr="00E72E1F" w:rsidRDefault="009F6730">
          <w:pPr>
            <w:pStyle w:val="INNH1"/>
            <w:tabs>
              <w:tab w:val="left" w:pos="480"/>
              <w:tab w:val="right" w:leader="dot" w:pos="9062"/>
            </w:tabs>
            <w:rPr>
              <w:rFonts w:eastAsiaTheme="minorEastAsia" w:cs="Calibri"/>
              <w:b w:val="0"/>
              <w:bCs w:val="0"/>
              <w:noProof/>
              <w:color w:val="000000" w:themeColor="text1"/>
              <w:kern w:val="2"/>
              <w:sz w:val="24"/>
              <w:szCs w:val="24"/>
              <w14:ligatures w14:val="standardContextual"/>
            </w:rPr>
          </w:pPr>
          <w:hyperlink w:anchor="_Toc237603943" w:history="1">
            <w:r w:rsidRPr="00E72E1F">
              <w:rPr>
                <w:rStyle w:val="Hyperkobling"/>
                <w:rFonts w:cs="Calibri"/>
                <w:noProof/>
                <w:color w:val="000000" w:themeColor="text1"/>
                <w:sz w:val="24"/>
                <w:szCs w:val="24"/>
              </w:rPr>
              <w:t>19</w:t>
            </w:r>
            <w:r w:rsidRPr="00E72E1F">
              <w:rPr>
                <w:rFonts w:eastAsiaTheme="minorEastAsia" w:cs="Calibri"/>
                <w:b w:val="0"/>
                <w:bCs w:val="0"/>
                <w:noProof/>
                <w:color w:val="000000" w:themeColor="text1"/>
                <w:kern w:val="2"/>
                <w:sz w:val="24"/>
                <w:szCs w:val="24"/>
                <w14:ligatures w14:val="standardContextual"/>
              </w:rPr>
              <w:tab/>
            </w:r>
            <w:r w:rsidRPr="00E72E1F">
              <w:rPr>
                <w:rStyle w:val="Hyperkobling"/>
                <w:rFonts w:cs="Calibri"/>
                <w:noProof/>
                <w:color w:val="000000" w:themeColor="text1"/>
                <w:sz w:val="24"/>
                <w:szCs w:val="24"/>
              </w:rPr>
              <w:t>Bilag d - Endringer til Databehandleravtalens standardtekst og endringer etter avtaleinngåelsen</w:t>
            </w:r>
            <w:r w:rsidRPr="00E72E1F">
              <w:rPr>
                <w:rFonts w:cs="Calibri"/>
                <w:noProof/>
                <w:webHidden/>
                <w:color w:val="000000" w:themeColor="text1"/>
                <w:sz w:val="24"/>
                <w:szCs w:val="24"/>
              </w:rPr>
              <w:tab/>
            </w:r>
            <w:r w:rsidRPr="00E72E1F">
              <w:rPr>
                <w:rFonts w:cs="Calibri"/>
                <w:noProof/>
                <w:webHidden/>
                <w:color w:val="000000" w:themeColor="text1"/>
                <w:sz w:val="24"/>
                <w:szCs w:val="24"/>
              </w:rPr>
              <w:fldChar w:fldCharType="begin"/>
            </w:r>
            <w:r w:rsidRPr="00E72E1F">
              <w:rPr>
                <w:rFonts w:cs="Calibri"/>
                <w:noProof/>
                <w:webHidden/>
                <w:color w:val="000000" w:themeColor="text1"/>
                <w:sz w:val="24"/>
                <w:szCs w:val="24"/>
              </w:rPr>
              <w:instrText xml:space="preserve"> PAGEREF _Toc237603943 \h </w:instrText>
            </w:r>
            <w:r w:rsidRPr="00E72E1F">
              <w:rPr>
                <w:rFonts w:cs="Calibri"/>
                <w:noProof/>
                <w:webHidden/>
                <w:color w:val="000000" w:themeColor="text1"/>
                <w:sz w:val="24"/>
                <w:szCs w:val="24"/>
              </w:rPr>
            </w:r>
            <w:r w:rsidRPr="00E72E1F">
              <w:rPr>
                <w:rFonts w:cs="Calibri"/>
                <w:noProof/>
                <w:webHidden/>
                <w:color w:val="000000" w:themeColor="text1"/>
                <w:sz w:val="24"/>
                <w:szCs w:val="24"/>
              </w:rPr>
              <w:fldChar w:fldCharType="separate"/>
            </w:r>
            <w:r w:rsidRPr="00E72E1F">
              <w:rPr>
                <w:rFonts w:cs="Calibri"/>
                <w:noProof/>
                <w:webHidden/>
                <w:color w:val="000000" w:themeColor="text1"/>
                <w:sz w:val="24"/>
                <w:szCs w:val="24"/>
              </w:rPr>
              <w:t>21</w:t>
            </w:r>
            <w:r w:rsidRPr="00E72E1F">
              <w:rPr>
                <w:rFonts w:cs="Calibri"/>
                <w:noProof/>
                <w:webHidden/>
                <w:color w:val="000000" w:themeColor="text1"/>
                <w:sz w:val="24"/>
                <w:szCs w:val="24"/>
              </w:rPr>
              <w:fldChar w:fldCharType="end"/>
            </w:r>
          </w:hyperlink>
        </w:p>
        <w:p w14:paraId="0AAB10E8" w14:textId="77777777" w:rsidR="004A1659" w:rsidRDefault="009F6730">
          <w:r w:rsidRPr="00E72E1F">
            <w:rPr>
              <w:b/>
              <w:bCs/>
              <w:color w:val="000000" w:themeColor="text1"/>
              <w:szCs w:val="24"/>
            </w:rPr>
            <w:fldChar w:fldCharType="end"/>
          </w:r>
        </w:p>
      </w:sdtContent>
    </w:sdt>
    <w:p w14:paraId="5FB447AE" w14:textId="77777777" w:rsidR="00B2016E" w:rsidRDefault="00B2016E" w:rsidP="00580F45">
      <w:pPr>
        <w:rPr>
          <w:rFonts w:cstheme="minorHAnsi"/>
        </w:rPr>
      </w:pPr>
    </w:p>
    <w:p w14:paraId="222ECF48" w14:textId="77777777" w:rsidR="004A1659" w:rsidRDefault="004A1659" w:rsidP="00580F45">
      <w:pPr>
        <w:rPr>
          <w:rFonts w:cstheme="minorHAnsi"/>
        </w:rPr>
      </w:pPr>
    </w:p>
    <w:p w14:paraId="78D2B44D" w14:textId="77777777" w:rsidR="004A1659" w:rsidRDefault="004A1659" w:rsidP="00580F45">
      <w:pPr>
        <w:rPr>
          <w:rFonts w:cstheme="minorHAnsi"/>
        </w:rPr>
      </w:pPr>
    </w:p>
    <w:p w14:paraId="465BE230" w14:textId="77777777" w:rsidR="004A1659" w:rsidRDefault="004A1659" w:rsidP="00580F45">
      <w:pPr>
        <w:rPr>
          <w:rFonts w:cstheme="minorHAnsi"/>
        </w:rPr>
      </w:pPr>
    </w:p>
    <w:p w14:paraId="4E011AC9" w14:textId="77777777" w:rsidR="004A1659" w:rsidRDefault="004A1659" w:rsidP="00580F45">
      <w:pPr>
        <w:rPr>
          <w:rFonts w:cstheme="minorHAnsi"/>
        </w:rPr>
      </w:pPr>
    </w:p>
    <w:p w14:paraId="1B6D7893" w14:textId="77777777" w:rsidR="004A1659" w:rsidRDefault="004A1659" w:rsidP="00580F45">
      <w:pPr>
        <w:rPr>
          <w:rFonts w:cstheme="minorHAnsi"/>
        </w:rPr>
      </w:pPr>
    </w:p>
    <w:p w14:paraId="51B753ED" w14:textId="77777777" w:rsidR="004A1659" w:rsidRPr="009E04B4" w:rsidRDefault="004A1659" w:rsidP="00580F45">
      <w:pPr>
        <w:rPr>
          <w:rFonts w:cstheme="minorHAnsi"/>
        </w:rPr>
      </w:pPr>
    </w:p>
    <w:p w14:paraId="011B919B" w14:textId="77777777" w:rsidR="00B2016E" w:rsidRPr="009E04B4" w:rsidRDefault="00A229E4" w:rsidP="00580F45">
      <w:pPr>
        <w:pStyle w:val="Overskrift1"/>
      </w:pPr>
      <w:bookmarkStart w:id="0" w:name="_Toc237602406"/>
      <w:bookmarkStart w:id="1" w:name="_Toc237602511"/>
      <w:bookmarkStart w:id="2" w:name="_Toc237603720"/>
      <w:bookmarkStart w:id="3" w:name="_Toc237603925"/>
      <w:r w:rsidRPr="009E04B4">
        <w:rPr>
          <w:caps w:val="0"/>
        </w:rPr>
        <w:t xml:space="preserve">Formålet med denne </w:t>
      </w:r>
      <w:r w:rsidR="006D034F">
        <w:rPr>
          <w:caps w:val="0"/>
        </w:rPr>
        <w:t>D</w:t>
      </w:r>
      <w:r w:rsidRPr="009E04B4">
        <w:rPr>
          <w:caps w:val="0"/>
        </w:rPr>
        <w:t>atabehandleravtalen</w:t>
      </w:r>
      <w:bookmarkEnd w:id="0"/>
      <w:bookmarkEnd w:id="1"/>
      <w:bookmarkEnd w:id="2"/>
      <w:bookmarkEnd w:id="3"/>
    </w:p>
    <w:p w14:paraId="19AD8702" w14:textId="77777777" w:rsidR="00AE604E" w:rsidRPr="002C72EB" w:rsidRDefault="00B2016E" w:rsidP="00580F45">
      <w:pPr>
        <w:pStyle w:val="Overskrift2"/>
      </w:pPr>
      <w:bookmarkStart w:id="4" w:name="_Ref16065051"/>
      <w:bookmarkStart w:id="5" w:name="_Toc237602407"/>
      <w:bookmarkStart w:id="6" w:name="_Toc153878837"/>
      <w:r w:rsidRPr="002C72EB">
        <w:t>Denne avtale</w:t>
      </w:r>
      <w:r w:rsidR="00BE0AB0" w:rsidRPr="002C72EB">
        <w:t>n</w:t>
      </w:r>
      <w:r w:rsidRPr="002C72EB">
        <w:t xml:space="preserve"> ("Databehandleravtalen»</w:t>
      </w:r>
      <w:r w:rsidR="00207D48" w:rsidRPr="002C72EB">
        <w:t>) fastsetter</w:t>
      </w:r>
      <w:r w:rsidRPr="002C72EB">
        <w:t xml:space="preserve"> </w:t>
      </w:r>
      <w:r w:rsidR="00DB1B63" w:rsidRPr="002C72EB">
        <w:t xml:space="preserve">partenes </w:t>
      </w:r>
      <w:r w:rsidRPr="002C72EB">
        <w:t>rettigheter</w:t>
      </w:r>
      <w:r w:rsidR="003E014C" w:rsidRPr="002C72EB">
        <w:t xml:space="preserve"> </w:t>
      </w:r>
      <w:r w:rsidRPr="002C72EB">
        <w:t>og plikter når</w:t>
      </w:r>
      <w:r w:rsidR="009858A8" w:rsidRPr="002C72EB">
        <w:t xml:space="preserve"> Databehandler</w:t>
      </w:r>
      <w:r w:rsidRPr="002C72EB">
        <w:t xml:space="preserve">en behandler personopplysninger på vegne av den </w:t>
      </w:r>
      <w:r w:rsidR="00A259D7" w:rsidRPr="002C72EB">
        <w:t>Behandlingsansvarlig</w:t>
      </w:r>
      <w:r w:rsidRPr="002C72EB">
        <w:t>e</w:t>
      </w:r>
      <w:r w:rsidR="00FC4649" w:rsidRPr="002C72EB">
        <w:t xml:space="preserve"> som del av leveransene under Hovedavtalen</w:t>
      </w:r>
      <w:r w:rsidRPr="002C72EB">
        <w:t>.</w:t>
      </w:r>
      <w:r w:rsidR="0069056E" w:rsidRPr="002C72EB">
        <w:t xml:space="preserve"> </w:t>
      </w:r>
      <w:r w:rsidR="00555779">
        <w:t>Databehandlera</w:t>
      </w:r>
      <w:r w:rsidR="00AE604E" w:rsidRPr="002C72EB">
        <w:t>vtalen har som formål å sikre at partene etterlever Gjeldende personvernregler.</w:t>
      </w:r>
      <w:bookmarkEnd w:id="4"/>
      <w:bookmarkEnd w:id="5"/>
      <w:r w:rsidR="00AE604E" w:rsidRPr="002C72EB">
        <w:t xml:space="preserve"> </w:t>
      </w:r>
    </w:p>
    <w:p w14:paraId="312104D6" w14:textId="77777777" w:rsidR="00FE2C6E" w:rsidRPr="009E04B4" w:rsidRDefault="00CE18DE" w:rsidP="00580F45">
      <w:pPr>
        <w:pStyle w:val="Overskrift2"/>
        <w:numPr>
          <w:ilvl w:val="0"/>
          <w:numId w:val="0"/>
        </w:numPr>
        <w:ind w:left="-1"/>
        <w:rPr>
          <w:szCs w:val="24"/>
        </w:rPr>
      </w:pPr>
      <w:bookmarkStart w:id="7" w:name="_Toc237602408"/>
      <w:r w:rsidRPr="009E04B4">
        <w:t>Data</w:t>
      </w:r>
      <w:r w:rsidR="004125D3">
        <w:t>b</w:t>
      </w:r>
      <w:r w:rsidRPr="009E04B4">
        <w:t xml:space="preserve">ehandleravtalen </w:t>
      </w:r>
      <w:r w:rsidR="0069056E" w:rsidRPr="009E04B4">
        <w:t>består av dette dokumentet</w:t>
      </w:r>
      <w:r w:rsidR="0024675A" w:rsidRPr="009E04B4">
        <w:t>,</w:t>
      </w:r>
      <w:r w:rsidR="00915F69" w:rsidRPr="009E04B4">
        <w:t xml:space="preserve"> samt </w:t>
      </w:r>
      <w:r w:rsidR="008F02A2">
        <w:t>B</w:t>
      </w:r>
      <w:r w:rsidR="00915F69" w:rsidRPr="009E04B4">
        <w:t>ilag A, B, C</w:t>
      </w:r>
      <w:r w:rsidR="008449C4" w:rsidRPr="009E04B4">
        <w:t xml:space="preserve">, </w:t>
      </w:r>
      <w:r w:rsidR="00E51D77">
        <w:t xml:space="preserve">og </w:t>
      </w:r>
      <w:r w:rsidR="008449C4" w:rsidRPr="009E04B4">
        <w:t>D</w:t>
      </w:r>
      <w:r w:rsidR="003E014C" w:rsidRPr="009E04B4">
        <w:t>.</w:t>
      </w:r>
      <w:bookmarkEnd w:id="7"/>
    </w:p>
    <w:p w14:paraId="5AC3520E" w14:textId="77777777" w:rsidR="00FE2C6E" w:rsidRPr="009E04B4" w:rsidRDefault="00FE2C6E" w:rsidP="00580F45">
      <w:pPr>
        <w:pStyle w:val="Overskrift2"/>
        <w:numPr>
          <w:ilvl w:val="0"/>
          <w:numId w:val="0"/>
        </w:numPr>
        <w:ind w:left="-1"/>
        <w:rPr>
          <w:szCs w:val="24"/>
        </w:rPr>
      </w:pPr>
    </w:p>
    <w:p w14:paraId="122FD026" w14:textId="77777777" w:rsidR="002A43C6" w:rsidRPr="009E04B4" w:rsidDel="002C72EB" w:rsidRDefault="00770F1B" w:rsidP="00580F45">
      <w:pPr>
        <w:pStyle w:val="Overskrift2"/>
      </w:pPr>
      <w:bookmarkStart w:id="8" w:name="_Ref16515009"/>
      <w:bookmarkStart w:id="9" w:name="_Toc237602409"/>
      <w:r w:rsidRPr="009E04B4" w:rsidDel="002C72EB">
        <w:t>Ved motstrid</w:t>
      </w:r>
      <w:r w:rsidR="00B111EA" w:rsidRPr="009E04B4" w:rsidDel="002C72EB">
        <w:t xml:space="preserve"> mellom </w:t>
      </w:r>
      <w:r w:rsidR="00691057" w:rsidRPr="009E04B4" w:rsidDel="002C72EB">
        <w:t>Hovedavtalen</w:t>
      </w:r>
      <w:r w:rsidR="00B301D0" w:rsidRPr="009E04B4" w:rsidDel="002C72EB">
        <w:t xml:space="preserve"> </w:t>
      </w:r>
      <w:r w:rsidRPr="009E04B4" w:rsidDel="002C72EB">
        <w:t>og</w:t>
      </w:r>
      <w:r w:rsidR="009858A8" w:rsidRPr="009E04B4" w:rsidDel="002C72EB">
        <w:t xml:space="preserve"> Databehandler</w:t>
      </w:r>
      <w:r w:rsidR="00AB5FFB" w:rsidRPr="009E04B4" w:rsidDel="002C72EB">
        <w:t>avtalen</w:t>
      </w:r>
      <w:r w:rsidRPr="009E04B4" w:rsidDel="002C72EB">
        <w:t xml:space="preserve">, </w:t>
      </w:r>
      <w:r w:rsidR="00851A0C" w:rsidRPr="009E04B4" w:rsidDel="002C72EB">
        <w:t>har</w:t>
      </w:r>
      <w:r w:rsidR="009858A8" w:rsidRPr="009E04B4" w:rsidDel="002C72EB">
        <w:t xml:space="preserve"> Databehandler</w:t>
      </w:r>
      <w:r w:rsidR="00AB5FFB" w:rsidRPr="009E04B4" w:rsidDel="002C72EB">
        <w:t xml:space="preserve">avtalen </w:t>
      </w:r>
      <w:r w:rsidR="00472EEB" w:rsidRPr="009E04B4" w:rsidDel="002C72EB">
        <w:t>for</w:t>
      </w:r>
      <w:r w:rsidR="00851A0C" w:rsidRPr="009E04B4" w:rsidDel="002C72EB">
        <w:t>r</w:t>
      </w:r>
      <w:r w:rsidR="00472EEB" w:rsidRPr="009E04B4" w:rsidDel="002C72EB">
        <w:t>an</w:t>
      </w:r>
      <w:r w:rsidR="00851A0C" w:rsidRPr="009E04B4" w:rsidDel="002C72EB">
        <w:t>g</w:t>
      </w:r>
      <w:r w:rsidR="00E0569A" w:rsidRPr="009E04B4" w:rsidDel="002C72EB">
        <w:t xml:space="preserve"> </w:t>
      </w:r>
      <w:r w:rsidR="006F4335" w:rsidRPr="009E04B4" w:rsidDel="002C72EB">
        <w:t xml:space="preserve">når det gjelder forhold spesifikt knyttet til </w:t>
      </w:r>
      <w:r w:rsidR="00F86B54">
        <w:t>behandling</w:t>
      </w:r>
      <w:r w:rsidR="00F86B54" w:rsidRPr="009E04B4" w:rsidDel="002C72EB">
        <w:t xml:space="preserve"> </w:t>
      </w:r>
      <w:r w:rsidR="002926B0" w:rsidRPr="009E04B4" w:rsidDel="002C72EB">
        <w:t>av personopplysninger</w:t>
      </w:r>
      <w:r w:rsidR="00B111EA" w:rsidRPr="009E04B4" w:rsidDel="002C72EB">
        <w:t>.</w:t>
      </w:r>
      <w:bookmarkEnd w:id="8"/>
      <w:r w:rsidR="00564349">
        <w:t xml:space="preserve"> Ved motstrid mellom Databehandleravtalen og dens bilag, har bilagene forrang.</w:t>
      </w:r>
      <w:bookmarkEnd w:id="9"/>
    </w:p>
    <w:p w14:paraId="4F50F08F" w14:textId="77777777" w:rsidR="002F4DF7" w:rsidRPr="009E04B4" w:rsidRDefault="002F4DF7" w:rsidP="00580F45">
      <w:pPr>
        <w:pStyle w:val="Overskrift2"/>
        <w:numPr>
          <w:ilvl w:val="0"/>
          <w:numId w:val="0"/>
        </w:numPr>
        <w:ind w:left="-1"/>
        <w:rPr>
          <w:szCs w:val="24"/>
        </w:rPr>
      </w:pPr>
    </w:p>
    <w:p w14:paraId="6F2984F9" w14:textId="77777777" w:rsidR="002F4DF7" w:rsidRPr="009E04B4" w:rsidRDefault="002F4DF7" w:rsidP="00580F45">
      <w:pPr>
        <w:pStyle w:val="Overskrift2"/>
      </w:pPr>
      <w:bookmarkStart w:id="10" w:name="_Toc237602410"/>
      <w:r w:rsidRPr="009E04B4">
        <w:t xml:space="preserve">Databehandleravtalens </w:t>
      </w:r>
      <w:r w:rsidR="002724AC" w:rsidRPr="002724AC">
        <w:rPr>
          <w:b/>
          <w:bCs/>
        </w:rPr>
        <w:t>Bilag A</w:t>
      </w:r>
      <w:r w:rsidR="006875CF" w:rsidRPr="009E04B4">
        <w:t xml:space="preserve"> </w:t>
      </w:r>
      <w:r w:rsidRPr="009E04B4">
        <w:t xml:space="preserve">inneholder nærmere </w:t>
      </w:r>
      <w:r w:rsidR="009858A8" w:rsidRPr="009E04B4">
        <w:t>beskrivelse av</w:t>
      </w:r>
      <w:r w:rsidRPr="009E04B4">
        <w:t xml:space="preserve"> behandlingen</w:t>
      </w:r>
      <w:r w:rsidR="009858A8" w:rsidRPr="009E04B4">
        <w:t xml:space="preserve"> som skal foretas</w:t>
      </w:r>
      <w:r w:rsidRPr="009E04B4">
        <w:t xml:space="preserve">, herunder om behandlingsformål, kategorier av </w:t>
      </w:r>
      <w:r w:rsidR="002F1717" w:rsidRPr="009E04B4">
        <w:t xml:space="preserve">personopplysninger og </w:t>
      </w:r>
      <w:r w:rsidRPr="009E04B4">
        <w:t>registrerte</w:t>
      </w:r>
      <w:r w:rsidR="009858A8" w:rsidRPr="009E04B4">
        <w:t>, regl</w:t>
      </w:r>
      <w:r w:rsidR="00670BF4" w:rsidRPr="009E04B4">
        <w:t>er for sletting og tilbakelevering</w:t>
      </w:r>
      <w:r w:rsidR="002F1717" w:rsidRPr="009E04B4">
        <w:t>, partenes kontaktpersoner</w:t>
      </w:r>
      <w:r w:rsidR="00BC55B2">
        <w:t xml:space="preserve">, samt hvilken eller hvilke </w:t>
      </w:r>
      <w:r w:rsidR="00C85C14">
        <w:t xml:space="preserve">underliggende </w:t>
      </w:r>
      <w:r w:rsidR="00BC55B2">
        <w:t>avtaler behandlingen av personopplysninger er knyttet til</w:t>
      </w:r>
      <w:r w:rsidR="00C85C14">
        <w:t xml:space="preserve"> (se definisjonen av Hovedavtalen nedenfor)</w:t>
      </w:r>
      <w:r w:rsidR="00670BF4" w:rsidRPr="009E04B4">
        <w:t>.</w:t>
      </w:r>
      <w:bookmarkEnd w:id="10"/>
      <w:r w:rsidR="00BC55B2">
        <w:t xml:space="preserve"> </w:t>
      </w:r>
    </w:p>
    <w:p w14:paraId="26DF3B4C" w14:textId="77777777" w:rsidR="00A259D7" w:rsidRPr="009E04B4" w:rsidRDefault="00A259D7" w:rsidP="00580F45">
      <w:pPr>
        <w:pStyle w:val="Overskrift2"/>
        <w:numPr>
          <w:ilvl w:val="0"/>
          <w:numId w:val="0"/>
        </w:numPr>
        <w:ind w:left="-1"/>
      </w:pPr>
    </w:p>
    <w:p w14:paraId="5CF28961" w14:textId="77777777" w:rsidR="000F1F08" w:rsidRPr="009E04B4" w:rsidRDefault="000F1F08" w:rsidP="00580F45">
      <w:pPr>
        <w:pStyle w:val="Overskrift2"/>
      </w:pPr>
      <w:bookmarkStart w:id="11" w:name="_Toc237602411"/>
      <w:r w:rsidRPr="009E04B4">
        <w:t xml:space="preserve">Databehandleravtalens </w:t>
      </w:r>
      <w:r w:rsidR="002724AC">
        <w:rPr>
          <w:b/>
          <w:bCs/>
        </w:rPr>
        <w:t>Bilag B</w:t>
      </w:r>
      <w:r w:rsidRPr="009E04B4">
        <w:t xml:space="preserve"> inneholder betingelser for bruk av </w:t>
      </w:r>
      <w:r w:rsidR="00BC55B2">
        <w:t>Underdatabehandlere</w:t>
      </w:r>
      <w:r w:rsidRPr="009E04B4">
        <w:t xml:space="preserve">, samt en oversikt over </w:t>
      </w:r>
      <w:r w:rsidR="002F1717" w:rsidRPr="009E04B4">
        <w:t xml:space="preserve">godkjente </w:t>
      </w:r>
      <w:r w:rsidR="00BC55B2">
        <w:t>Underdatabehandlere</w:t>
      </w:r>
      <w:r w:rsidRPr="009E04B4">
        <w:t>.</w:t>
      </w:r>
      <w:bookmarkEnd w:id="11"/>
      <w:r w:rsidRPr="009E04B4">
        <w:t xml:space="preserve"> </w:t>
      </w:r>
    </w:p>
    <w:p w14:paraId="5F8D45F9" w14:textId="77777777" w:rsidR="002F1717" w:rsidRPr="009E04B4" w:rsidRDefault="002F1717" w:rsidP="00580F45"/>
    <w:p w14:paraId="49C24556" w14:textId="77777777" w:rsidR="00A259D7" w:rsidRPr="009E04B4" w:rsidRDefault="00A259D7" w:rsidP="00580F45">
      <w:pPr>
        <w:pStyle w:val="Overskrift2"/>
      </w:pPr>
      <w:bookmarkStart w:id="12" w:name="_Toc237602412"/>
      <w:r w:rsidRPr="009E04B4">
        <w:t xml:space="preserve">Databehandleravtalens </w:t>
      </w:r>
      <w:r w:rsidR="002F1717" w:rsidRPr="009E04B4">
        <w:rPr>
          <w:b/>
        </w:rPr>
        <w:t>Bilag C</w:t>
      </w:r>
      <w:r w:rsidR="002F1717" w:rsidRPr="009E04B4">
        <w:t xml:space="preserve"> </w:t>
      </w:r>
      <w:r w:rsidRPr="009E04B4">
        <w:t xml:space="preserve">inneholder </w:t>
      </w:r>
      <w:r w:rsidR="002F1717" w:rsidRPr="009E04B4">
        <w:t xml:space="preserve">spesifikke </w:t>
      </w:r>
      <w:r w:rsidRPr="009E04B4">
        <w:t>instruks</w:t>
      </w:r>
      <w:r w:rsidR="002F1717" w:rsidRPr="009E04B4">
        <w:t xml:space="preserve">er for behandling av </w:t>
      </w:r>
      <w:r w:rsidRPr="009E04B4">
        <w:t xml:space="preserve">personopplysninger </w:t>
      </w:r>
      <w:r w:rsidR="002F1717" w:rsidRPr="009E04B4">
        <w:t xml:space="preserve">under </w:t>
      </w:r>
      <w:r w:rsidR="00E51D77">
        <w:t>Hovedavtalen</w:t>
      </w:r>
      <w:r w:rsidRPr="009E04B4">
        <w:t xml:space="preserve">, herunder </w:t>
      </w:r>
      <w:r w:rsidR="00965FD8" w:rsidRPr="009E04B4">
        <w:t>sikkerhets</w:t>
      </w:r>
      <w:r w:rsidR="00D55DBF" w:rsidRPr="009E04B4">
        <w:t xml:space="preserve">tiltak </w:t>
      </w:r>
      <w:r w:rsidRPr="009E04B4">
        <w:t xml:space="preserve">og Behandlingsansvarliges rett til innsyn og revisjon av Databehandler og eventuelle </w:t>
      </w:r>
      <w:r w:rsidR="00BC55B2">
        <w:t>Underdatabehandlere</w:t>
      </w:r>
      <w:r w:rsidR="009635EB">
        <w:t>, samt sektorspesifikke bestemmelser om behandling av personopplysninger</w:t>
      </w:r>
      <w:r w:rsidRPr="009E04B4">
        <w:t>.</w:t>
      </w:r>
      <w:bookmarkEnd w:id="12"/>
    </w:p>
    <w:p w14:paraId="3CEAD2F4" w14:textId="77777777" w:rsidR="002F4DF7" w:rsidRPr="009E04B4" w:rsidRDefault="002F4DF7" w:rsidP="00580F45">
      <w:pPr>
        <w:pStyle w:val="Overskrift2"/>
        <w:numPr>
          <w:ilvl w:val="0"/>
          <w:numId w:val="0"/>
        </w:numPr>
      </w:pPr>
    </w:p>
    <w:p w14:paraId="17ABA4E6" w14:textId="77777777" w:rsidR="00FC46C5" w:rsidRPr="009E04B4" w:rsidRDefault="00AD7AFA" w:rsidP="00580F45">
      <w:pPr>
        <w:pStyle w:val="Overskrift2"/>
      </w:pPr>
      <w:bookmarkStart w:id="13" w:name="_Toc237602413"/>
      <w:r w:rsidRPr="009E04B4">
        <w:t>Databehandleravtalens</w:t>
      </w:r>
      <w:r w:rsidR="008733BE" w:rsidRPr="009E04B4">
        <w:t xml:space="preserve"> </w:t>
      </w:r>
      <w:r w:rsidR="008733BE" w:rsidRPr="008F02A2">
        <w:rPr>
          <w:b/>
        </w:rPr>
        <w:t xml:space="preserve">Bilag </w:t>
      </w:r>
      <w:r w:rsidR="00644B01" w:rsidRPr="008F02A2">
        <w:rPr>
          <w:b/>
        </w:rPr>
        <w:t>D</w:t>
      </w:r>
      <w:r w:rsidR="007B37D2" w:rsidRPr="009E04B4">
        <w:t xml:space="preserve"> inneholde</w:t>
      </w:r>
      <w:r w:rsidR="002F1717" w:rsidRPr="009E04B4">
        <w:t>r</w:t>
      </w:r>
      <w:r w:rsidR="007B37D2" w:rsidRPr="009E04B4">
        <w:t xml:space="preserve"> </w:t>
      </w:r>
      <w:r w:rsidR="00555779">
        <w:t xml:space="preserve">endringer til standardteksten og </w:t>
      </w:r>
      <w:r w:rsidR="002F1717" w:rsidRPr="009E04B4">
        <w:t>eventuelle senere avtalte endringer i Databehandleravtalen</w:t>
      </w:r>
      <w:r w:rsidR="007B37D2" w:rsidRPr="009E04B4">
        <w:t>.</w:t>
      </w:r>
      <w:bookmarkEnd w:id="13"/>
      <w:r w:rsidR="007B37D2" w:rsidRPr="009E04B4">
        <w:t xml:space="preserve"> </w:t>
      </w:r>
    </w:p>
    <w:p w14:paraId="2EE1BF42" w14:textId="77777777" w:rsidR="009858A8" w:rsidRDefault="009858A8" w:rsidP="00580F45">
      <w:pPr>
        <w:pStyle w:val="Overskrift2"/>
        <w:numPr>
          <w:ilvl w:val="0"/>
          <w:numId w:val="0"/>
        </w:numPr>
        <w:ind w:left="-1"/>
      </w:pPr>
    </w:p>
    <w:p w14:paraId="25730731" w14:textId="77777777" w:rsidR="007D05B0" w:rsidRPr="009E04B4" w:rsidRDefault="00A229E4" w:rsidP="00580F45">
      <w:pPr>
        <w:pStyle w:val="Overskrift1"/>
      </w:pPr>
      <w:bookmarkStart w:id="14" w:name="_Toc9943637"/>
      <w:bookmarkStart w:id="15" w:name="_Toc10112775"/>
      <w:bookmarkStart w:id="16" w:name="_Toc10113625"/>
      <w:bookmarkStart w:id="17" w:name="_Toc10120025"/>
      <w:bookmarkStart w:id="18" w:name="_Toc10120062"/>
      <w:bookmarkStart w:id="19" w:name="_Toc10120104"/>
      <w:bookmarkStart w:id="20" w:name="_Toc10120165"/>
      <w:bookmarkStart w:id="21" w:name="_Toc10120240"/>
      <w:bookmarkStart w:id="22" w:name="_Toc10120437"/>
      <w:bookmarkStart w:id="23" w:name="_Toc10120480"/>
      <w:bookmarkStart w:id="24" w:name="_Toc10120533"/>
      <w:bookmarkStart w:id="25" w:name="_Toc10120572"/>
      <w:bookmarkStart w:id="26" w:name="_Toc10120653"/>
      <w:bookmarkStart w:id="27" w:name="_Toc10205664"/>
      <w:bookmarkStart w:id="28" w:name="_Toc10206314"/>
      <w:bookmarkStart w:id="29" w:name="_Toc9943638"/>
      <w:bookmarkStart w:id="30" w:name="_Toc10112776"/>
      <w:bookmarkStart w:id="31" w:name="_Toc10113626"/>
      <w:bookmarkStart w:id="32" w:name="_Toc10120026"/>
      <w:bookmarkStart w:id="33" w:name="_Toc10120063"/>
      <w:bookmarkStart w:id="34" w:name="_Toc10120105"/>
      <w:bookmarkStart w:id="35" w:name="_Toc10120166"/>
      <w:bookmarkStart w:id="36" w:name="_Toc10120241"/>
      <w:bookmarkStart w:id="37" w:name="_Toc10120438"/>
      <w:bookmarkStart w:id="38" w:name="_Toc10120481"/>
      <w:bookmarkStart w:id="39" w:name="_Toc10120534"/>
      <w:bookmarkStart w:id="40" w:name="_Toc10120573"/>
      <w:bookmarkStart w:id="41" w:name="_Toc10120654"/>
      <w:bookmarkStart w:id="42" w:name="_Toc10205665"/>
      <w:bookmarkStart w:id="43" w:name="_Toc10206315"/>
      <w:bookmarkStart w:id="44" w:name="_Toc237602414"/>
      <w:bookmarkStart w:id="45" w:name="_Toc237602512"/>
      <w:bookmarkStart w:id="46" w:name="_Toc237603721"/>
      <w:bookmarkStart w:id="47" w:name="_Toc237603926"/>
      <w:bookmarkEnd w:id="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9E04B4">
        <w:rPr>
          <w:caps w:val="0"/>
        </w:rPr>
        <w:t>Definisjoner</w:t>
      </w:r>
      <w:bookmarkEnd w:id="44"/>
      <w:bookmarkEnd w:id="45"/>
      <w:bookmarkEnd w:id="46"/>
      <w:bookmarkEnd w:id="47"/>
    </w:p>
    <w:p w14:paraId="48E7AFD4" w14:textId="77777777" w:rsidR="00AE604E" w:rsidRPr="004125D3" w:rsidRDefault="00AE604E" w:rsidP="00580F45">
      <w:r w:rsidRPr="004125D3">
        <w:rPr>
          <w:b/>
        </w:rPr>
        <w:t>Gjeldende personvernregler:</w:t>
      </w:r>
      <w:r w:rsidRPr="004125D3">
        <w:t xml:space="preserve"> Den til enhver tid gjeldende versjon av EUs personvernforordning (2016/679) (</w:t>
      </w:r>
      <w:r w:rsidR="00E51D77" w:rsidRPr="004125D3">
        <w:t>"</w:t>
      </w:r>
      <w:r w:rsidR="00C27CC7">
        <w:t>personvernforordningen</w:t>
      </w:r>
      <w:r w:rsidR="00E51D77" w:rsidRPr="004125D3">
        <w:t>"</w:t>
      </w:r>
      <w:r w:rsidRPr="004125D3">
        <w:t>), samt lov om behandling av personopplysninger av 15.06.2018 (</w:t>
      </w:r>
      <w:r w:rsidR="00E51D77" w:rsidRPr="004125D3">
        <w:t>p</w:t>
      </w:r>
      <w:r w:rsidRPr="004125D3">
        <w:t>ersonopplysningsloven) med tilhørende forskrifter mv., samt eventuell annen relevant lovgivning som gjelder behandling og vern av personopplysninger</w:t>
      </w:r>
      <w:r w:rsidR="009635EB">
        <w:t xml:space="preserve"> og som er angitt i Bilag C</w:t>
      </w:r>
      <w:r w:rsidR="00E2234F">
        <w:t>, punkt C.</w:t>
      </w:r>
      <w:r w:rsidR="001E7F57">
        <w:t>7</w:t>
      </w:r>
      <w:r w:rsidR="009635EB">
        <w:t>.</w:t>
      </w:r>
    </w:p>
    <w:p w14:paraId="7B51275D" w14:textId="77777777" w:rsidR="00AE604E" w:rsidRPr="004125D3" w:rsidRDefault="00AE604E" w:rsidP="00580F45"/>
    <w:p w14:paraId="73600255" w14:textId="77777777" w:rsidR="00AE604E" w:rsidRPr="004125D3" w:rsidRDefault="00AE604E" w:rsidP="00580F45">
      <w:r w:rsidRPr="004125D3">
        <w:rPr>
          <w:b/>
        </w:rPr>
        <w:lastRenderedPageBreak/>
        <w:t xml:space="preserve">Hovedavtalen: </w:t>
      </w:r>
      <w:r w:rsidR="00E2234F">
        <w:t>En eller flere a</w:t>
      </w:r>
      <w:r w:rsidRPr="004125D3">
        <w:t>vtale</w:t>
      </w:r>
      <w:r w:rsidR="00E2234F">
        <w:t>r</w:t>
      </w:r>
      <w:r w:rsidRPr="004125D3">
        <w:t xml:space="preserve"> mellom Behandlingsansvarlig og Databehandler om levering av tjenester som innebærer behandling av personopplysninger, som nærmere angitt i Bilag A</w:t>
      </w:r>
      <w:r w:rsidR="00C85C14">
        <w:t>. Databehandleravtalen kan gjelde flere underliggende avtaler.</w:t>
      </w:r>
    </w:p>
    <w:p w14:paraId="45467848" w14:textId="77777777" w:rsidR="004722A5" w:rsidRPr="004125D3" w:rsidRDefault="004722A5" w:rsidP="00580F45"/>
    <w:p w14:paraId="3B81304F" w14:textId="77777777" w:rsidR="004722A5" w:rsidRPr="004125D3" w:rsidRDefault="00112095" w:rsidP="00580F45">
      <w:pPr>
        <w:rPr>
          <w:rFonts w:cstheme="minorHAnsi"/>
          <w:szCs w:val="24"/>
        </w:rPr>
      </w:pPr>
      <w:r>
        <w:rPr>
          <w:rFonts w:cstheme="minorHAnsi"/>
          <w:b/>
        </w:rPr>
        <w:t>Underdatabehandler</w:t>
      </w:r>
      <w:r w:rsidR="004722A5" w:rsidRPr="004125D3">
        <w:rPr>
          <w:rFonts w:cstheme="minorHAnsi"/>
          <w:b/>
        </w:rPr>
        <w:t>:</w:t>
      </w:r>
      <w:r w:rsidR="004722A5" w:rsidRPr="004125D3">
        <w:rPr>
          <w:rFonts w:cstheme="minorHAnsi"/>
        </w:rPr>
        <w:t xml:space="preserve"> </w:t>
      </w:r>
      <w:r>
        <w:rPr>
          <w:rFonts w:cstheme="minorHAnsi"/>
        </w:rPr>
        <w:t xml:space="preserve">Annen virksomhet </w:t>
      </w:r>
      <w:r w:rsidR="004722A5" w:rsidRPr="004125D3">
        <w:rPr>
          <w:rFonts w:cstheme="minorHAnsi"/>
        </w:rPr>
        <w:t xml:space="preserve">som benyttes av Databehandler </w:t>
      </w:r>
      <w:r>
        <w:rPr>
          <w:rFonts w:cstheme="minorHAnsi"/>
        </w:rPr>
        <w:t xml:space="preserve">som underleverandør </w:t>
      </w:r>
      <w:r w:rsidR="004722A5" w:rsidRPr="004125D3">
        <w:rPr>
          <w:rFonts w:cstheme="minorHAnsi"/>
        </w:rPr>
        <w:t>til behandling av personopplysninger under Hovedavtalen.</w:t>
      </w:r>
    </w:p>
    <w:p w14:paraId="66270B7B" w14:textId="77777777" w:rsidR="00AE604E" w:rsidRPr="009E04B4" w:rsidRDefault="00AE604E" w:rsidP="00580F45">
      <w:pPr>
        <w:rPr>
          <w:rFonts w:cstheme="minorHAnsi"/>
          <w:szCs w:val="24"/>
        </w:rPr>
      </w:pPr>
    </w:p>
    <w:p w14:paraId="02F06426" w14:textId="77777777" w:rsidR="00A429C6" w:rsidRPr="009E04B4" w:rsidRDefault="0017327F" w:rsidP="00580F45">
      <w:pPr>
        <w:rPr>
          <w:rFonts w:cstheme="minorHAnsi"/>
          <w:szCs w:val="24"/>
        </w:rPr>
      </w:pPr>
      <w:r>
        <w:rPr>
          <w:rFonts w:cstheme="minorHAnsi"/>
          <w:szCs w:val="24"/>
        </w:rPr>
        <w:t>For personvernbegreper som ikke er definert i denne Databehandleravtalen gjelder d</w:t>
      </w:r>
      <w:r w:rsidR="00C736C0" w:rsidRPr="009E04B4">
        <w:rPr>
          <w:rFonts w:cstheme="minorHAnsi"/>
          <w:szCs w:val="24"/>
        </w:rPr>
        <w:t>efinisjone</w:t>
      </w:r>
      <w:r w:rsidR="00A90197" w:rsidRPr="009E04B4">
        <w:rPr>
          <w:rFonts w:cstheme="minorHAnsi"/>
          <w:szCs w:val="24"/>
        </w:rPr>
        <w:t>ne i</w:t>
      </w:r>
      <w:r w:rsidR="00B10C1F" w:rsidRPr="009E04B4">
        <w:rPr>
          <w:rFonts w:cstheme="minorHAnsi"/>
          <w:szCs w:val="24"/>
        </w:rPr>
        <w:t xml:space="preserve"> </w:t>
      </w:r>
      <w:r w:rsidR="00C27CC7">
        <w:rPr>
          <w:rFonts w:cstheme="minorHAnsi"/>
          <w:szCs w:val="24"/>
        </w:rPr>
        <w:t>personvernforordningen</w:t>
      </w:r>
      <w:r w:rsidR="00E51D77" w:rsidRPr="009E04B4">
        <w:rPr>
          <w:rFonts w:cstheme="minorHAnsi"/>
          <w:szCs w:val="24"/>
        </w:rPr>
        <w:t xml:space="preserve"> </w:t>
      </w:r>
      <w:r w:rsidR="00B10C1F" w:rsidRPr="009E04B4">
        <w:rPr>
          <w:rFonts w:cstheme="minorHAnsi"/>
          <w:szCs w:val="24"/>
        </w:rPr>
        <w:t>art</w:t>
      </w:r>
      <w:r w:rsidR="00E51D77">
        <w:rPr>
          <w:rFonts w:cstheme="minorHAnsi"/>
          <w:szCs w:val="24"/>
        </w:rPr>
        <w:t>ikkel</w:t>
      </w:r>
      <w:r w:rsidR="00B10C1F" w:rsidRPr="009E04B4">
        <w:rPr>
          <w:rFonts w:cstheme="minorHAnsi"/>
          <w:szCs w:val="24"/>
        </w:rPr>
        <w:t xml:space="preserve"> 4.</w:t>
      </w:r>
    </w:p>
    <w:p w14:paraId="5B3EBFF3" w14:textId="77777777" w:rsidR="00703127" w:rsidRPr="009E04B4" w:rsidRDefault="00AF6B17" w:rsidP="00580F45">
      <w:pPr>
        <w:pStyle w:val="Overskrift1"/>
      </w:pPr>
      <w:bookmarkStart w:id="48" w:name="_Toc506305849"/>
      <w:bookmarkStart w:id="49" w:name="_Toc237602415"/>
      <w:bookmarkStart w:id="50" w:name="_Toc237602513"/>
      <w:bookmarkStart w:id="51" w:name="_Toc237603722"/>
      <w:bookmarkStart w:id="52" w:name="_Toc237603927"/>
      <w:r>
        <w:rPr>
          <w:caps w:val="0"/>
        </w:rPr>
        <w:t>B</w:t>
      </w:r>
      <w:r w:rsidR="00A229E4" w:rsidRPr="009E04B4">
        <w:rPr>
          <w:caps w:val="0"/>
        </w:rPr>
        <w:t>ehandlingsansvarliges plikter og retti</w:t>
      </w:r>
      <w:bookmarkEnd w:id="48"/>
      <w:r w:rsidR="00A229E4" w:rsidRPr="009E04B4">
        <w:rPr>
          <w:caps w:val="0"/>
        </w:rPr>
        <w:t>gheter</w:t>
      </w:r>
      <w:bookmarkEnd w:id="49"/>
      <w:bookmarkEnd w:id="50"/>
      <w:bookmarkEnd w:id="51"/>
      <w:bookmarkEnd w:id="52"/>
    </w:p>
    <w:p w14:paraId="1156A553" w14:textId="77777777" w:rsidR="00D80E33" w:rsidRPr="009E04B4" w:rsidRDefault="00A259D7" w:rsidP="00580F45">
      <w:pPr>
        <w:pStyle w:val="Brdtekst"/>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lang w:val="nb-NO"/>
        </w:rPr>
        <w:t>Behandlingsansvarlig</w:t>
      </w:r>
      <w:r w:rsidR="00703127" w:rsidRPr="009E04B4">
        <w:rPr>
          <w:rFonts w:asciiTheme="minorHAnsi" w:hAnsiTheme="minorHAnsi" w:cstheme="minorHAnsi"/>
          <w:sz w:val="24"/>
          <w:lang w:val="nb-NO"/>
        </w:rPr>
        <w:t xml:space="preserve">e har </w:t>
      </w:r>
      <w:r w:rsidR="00703127" w:rsidRPr="009E04B4">
        <w:rPr>
          <w:rFonts w:asciiTheme="minorHAnsi" w:hAnsiTheme="minorHAnsi" w:cstheme="minorHAnsi"/>
          <w:sz w:val="24"/>
          <w:szCs w:val="24"/>
          <w:lang w:val="nb-NO"/>
        </w:rPr>
        <w:t xml:space="preserve">ansvaret for at behandlingen </w:t>
      </w:r>
      <w:r w:rsidR="00397588" w:rsidRPr="009E04B4">
        <w:rPr>
          <w:rFonts w:asciiTheme="minorHAnsi" w:hAnsiTheme="minorHAnsi" w:cstheme="minorHAnsi"/>
          <w:sz w:val="24"/>
          <w:szCs w:val="24"/>
          <w:lang w:val="nb-NO"/>
        </w:rPr>
        <w:t>av</w:t>
      </w:r>
      <w:r w:rsidR="00703127" w:rsidRPr="009E04B4">
        <w:rPr>
          <w:rFonts w:asciiTheme="minorHAnsi" w:hAnsiTheme="minorHAnsi" w:cstheme="minorHAnsi"/>
          <w:sz w:val="24"/>
          <w:szCs w:val="24"/>
          <w:lang w:val="nb-NO"/>
        </w:rPr>
        <w:t xml:space="preserve"> </w:t>
      </w:r>
      <w:r w:rsidR="00397588" w:rsidRPr="009E04B4">
        <w:rPr>
          <w:rFonts w:asciiTheme="minorHAnsi" w:hAnsiTheme="minorHAnsi" w:cstheme="minorHAnsi"/>
          <w:sz w:val="24"/>
          <w:szCs w:val="24"/>
          <w:lang w:val="nb-NO"/>
        </w:rPr>
        <w:t>personopplysninger</w:t>
      </w:r>
      <w:r w:rsidR="00703127" w:rsidRPr="009E04B4">
        <w:rPr>
          <w:rFonts w:asciiTheme="minorHAnsi" w:hAnsiTheme="minorHAnsi" w:cstheme="minorHAnsi"/>
          <w:sz w:val="24"/>
          <w:szCs w:val="24"/>
          <w:lang w:val="nb-NO"/>
        </w:rPr>
        <w:t xml:space="preserve"> sk</w:t>
      </w:r>
      <w:r w:rsidR="00397588" w:rsidRPr="009E04B4">
        <w:rPr>
          <w:rFonts w:asciiTheme="minorHAnsi" w:hAnsiTheme="minorHAnsi" w:cstheme="minorHAnsi"/>
          <w:sz w:val="24"/>
          <w:szCs w:val="24"/>
          <w:lang w:val="nb-NO"/>
        </w:rPr>
        <w:t>j</w:t>
      </w:r>
      <w:r w:rsidR="00703127" w:rsidRPr="009E04B4">
        <w:rPr>
          <w:rFonts w:asciiTheme="minorHAnsi" w:hAnsiTheme="minorHAnsi" w:cstheme="minorHAnsi"/>
          <w:sz w:val="24"/>
          <w:szCs w:val="24"/>
          <w:lang w:val="nb-NO"/>
        </w:rPr>
        <w:t xml:space="preserve">er </w:t>
      </w:r>
      <w:r w:rsidR="00A65C5C" w:rsidRPr="009E04B4">
        <w:rPr>
          <w:rFonts w:asciiTheme="minorHAnsi" w:hAnsiTheme="minorHAnsi" w:cstheme="minorHAnsi"/>
          <w:sz w:val="24"/>
          <w:szCs w:val="24"/>
          <w:lang w:val="nb-NO"/>
        </w:rPr>
        <w:t xml:space="preserve">i samsvar </w:t>
      </w:r>
      <w:r w:rsidR="004773D9" w:rsidRPr="009E04B4">
        <w:rPr>
          <w:rFonts w:asciiTheme="minorHAnsi" w:hAnsiTheme="minorHAnsi" w:cstheme="minorHAnsi"/>
          <w:sz w:val="24"/>
          <w:szCs w:val="24"/>
          <w:lang w:val="nb-NO"/>
        </w:rPr>
        <w:t xml:space="preserve">med </w:t>
      </w:r>
      <w:r w:rsidR="0035018F" w:rsidRPr="009E04B4">
        <w:rPr>
          <w:rFonts w:asciiTheme="minorHAnsi" w:hAnsiTheme="minorHAnsi" w:cstheme="minorHAnsi"/>
          <w:sz w:val="24"/>
          <w:szCs w:val="24"/>
          <w:lang w:val="nb-NO"/>
        </w:rPr>
        <w:t>G</w:t>
      </w:r>
      <w:r w:rsidR="00703127" w:rsidRPr="009E04B4">
        <w:rPr>
          <w:rFonts w:asciiTheme="minorHAnsi" w:hAnsiTheme="minorHAnsi" w:cstheme="minorHAnsi"/>
          <w:sz w:val="24"/>
          <w:szCs w:val="24"/>
          <w:lang w:val="nb-NO"/>
        </w:rPr>
        <w:t>jeldende personvernregler.</w:t>
      </w:r>
      <w:r w:rsidR="0035018F" w:rsidRPr="009E04B4">
        <w:rPr>
          <w:rFonts w:asciiTheme="minorHAnsi" w:hAnsiTheme="minorHAnsi" w:cstheme="minorHAnsi"/>
          <w:sz w:val="24"/>
          <w:szCs w:val="24"/>
          <w:lang w:val="nb-NO"/>
        </w:rPr>
        <w:t xml:space="preserve"> Behandlingsansvarlige </w:t>
      </w:r>
      <w:r w:rsidR="00CE18DE" w:rsidRPr="009E04B4">
        <w:rPr>
          <w:rFonts w:asciiTheme="minorHAnsi" w:hAnsiTheme="minorHAnsi" w:cstheme="minorHAnsi"/>
          <w:sz w:val="24"/>
          <w:szCs w:val="24"/>
          <w:lang w:val="nb-NO"/>
        </w:rPr>
        <w:t>skal</w:t>
      </w:r>
      <w:r w:rsidR="00AE604E" w:rsidRPr="009E04B4">
        <w:rPr>
          <w:rFonts w:asciiTheme="minorHAnsi" w:hAnsiTheme="minorHAnsi" w:cstheme="minorHAnsi"/>
          <w:sz w:val="24"/>
          <w:szCs w:val="24"/>
          <w:lang w:val="nb-NO"/>
        </w:rPr>
        <w:t xml:space="preserve"> i den forbindelse</w:t>
      </w:r>
      <w:r w:rsidR="00CE18DE" w:rsidRPr="009E04B4">
        <w:rPr>
          <w:rFonts w:asciiTheme="minorHAnsi" w:hAnsiTheme="minorHAnsi" w:cstheme="minorHAnsi"/>
          <w:sz w:val="24"/>
          <w:szCs w:val="24"/>
          <w:lang w:val="nb-NO"/>
        </w:rPr>
        <w:t xml:space="preserve"> særskilt sørge for at</w:t>
      </w:r>
      <w:r w:rsidR="0035018F" w:rsidRPr="009E04B4">
        <w:rPr>
          <w:rFonts w:asciiTheme="minorHAnsi" w:hAnsiTheme="minorHAnsi" w:cstheme="minorHAnsi"/>
          <w:sz w:val="24"/>
          <w:szCs w:val="24"/>
          <w:lang w:val="nb-NO"/>
        </w:rPr>
        <w:t>:</w:t>
      </w:r>
    </w:p>
    <w:p w14:paraId="441115AD" w14:textId="77777777" w:rsidR="0035018F" w:rsidRPr="009E04B4" w:rsidRDefault="0035018F" w:rsidP="00580F45">
      <w:pPr>
        <w:pStyle w:val="Brdtekst"/>
        <w:numPr>
          <w:ilvl w:val="0"/>
          <w:numId w:val="7"/>
        </w:numPr>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szCs w:val="24"/>
          <w:lang w:val="nb-NO"/>
        </w:rPr>
        <w:t xml:space="preserve">behandlingen av </w:t>
      </w:r>
      <w:r w:rsidR="00CE18DE" w:rsidRPr="009E04B4">
        <w:rPr>
          <w:rFonts w:asciiTheme="minorHAnsi" w:hAnsiTheme="minorHAnsi" w:cstheme="minorHAnsi"/>
          <w:sz w:val="24"/>
          <w:szCs w:val="24"/>
          <w:lang w:val="nb-NO"/>
        </w:rPr>
        <w:t>p</w:t>
      </w:r>
      <w:r w:rsidRPr="009E04B4">
        <w:rPr>
          <w:rFonts w:asciiTheme="minorHAnsi" w:hAnsiTheme="minorHAnsi" w:cstheme="minorHAnsi"/>
          <w:sz w:val="24"/>
          <w:szCs w:val="24"/>
          <w:lang w:val="nb-NO"/>
        </w:rPr>
        <w:t>ersonopplysninger</w:t>
      </w:r>
      <w:r w:rsidR="00CE18DE" w:rsidRPr="009E04B4">
        <w:rPr>
          <w:rFonts w:asciiTheme="minorHAnsi" w:hAnsiTheme="minorHAnsi" w:cstheme="minorHAnsi"/>
          <w:sz w:val="24"/>
          <w:szCs w:val="24"/>
          <w:lang w:val="nb-NO"/>
        </w:rPr>
        <w:t xml:space="preserve"> </w:t>
      </w:r>
      <w:r w:rsidRPr="009E04B4">
        <w:rPr>
          <w:rFonts w:asciiTheme="minorHAnsi" w:hAnsiTheme="minorHAnsi" w:cstheme="minorHAnsi"/>
          <w:sz w:val="24"/>
          <w:szCs w:val="24"/>
          <w:lang w:val="nb-NO"/>
        </w:rPr>
        <w:t>er formålsbestemt og ba</w:t>
      </w:r>
      <w:r w:rsidR="00CE18DE" w:rsidRPr="009E04B4">
        <w:rPr>
          <w:rFonts w:asciiTheme="minorHAnsi" w:hAnsiTheme="minorHAnsi" w:cstheme="minorHAnsi"/>
          <w:sz w:val="24"/>
          <w:szCs w:val="24"/>
          <w:lang w:val="nb-NO"/>
        </w:rPr>
        <w:t>sert på et gyldig rettsgrunnlag;</w:t>
      </w:r>
    </w:p>
    <w:p w14:paraId="5E797459" w14:textId="77777777" w:rsidR="0035018F" w:rsidRPr="009E04B4" w:rsidRDefault="0035018F" w:rsidP="00580F45">
      <w:pPr>
        <w:pStyle w:val="Brdtekst"/>
        <w:numPr>
          <w:ilvl w:val="0"/>
          <w:numId w:val="7"/>
        </w:numPr>
        <w:spacing w:before="188" w:line="264" w:lineRule="auto"/>
        <w:ind w:right="226"/>
        <w:rPr>
          <w:rFonts w:asciiTheme="minorHAnsi" w:hAnsiTheme="minorHAnsi" w:cstheme="minorHAnsi"/>
          <w:sz w:val="24"/>
          <w:szCs w:val="24"/>
          <w:lang w:val="nb-NO"/>
        </w:rPr>
      </w:pPr>
      <w:r w:rsidRPr="009E04B4">
        <w:rPr>
          <w:rFonts w:asciiTheme="minorHAnsi" w:hAnsiTheme="minorHAnsi" w:cstheme="minorHAnsi"/>
          <w:sz w:val="24"/>
          <w:szCs w:val="24"/>
          <w:lang w:val="nb-NO"/>
        </w:rPr>
        <w:t>de registrerte har mottatt nødvendig informasjon om behandling</w:t>
      </w:r>
      <w:r w:rsidR="00CE18DE" w:rsidRPr="009E04B4">
        <w:rPr>
          <w:rFonts w:asciiTheme="minorHAnsi" w:hAnsiTheme="minorHAnsi" w:cstheme="minorHAnsi"/>
          <w:sz w:val="24"/>
          <w:szCs w:val="24"/>
          <w:lang w:val="nb-NO"/>
        </w:rPr>
        <w:t>en</w:t>
      </w:r>
      <w:r w:rsidRPr="009E04B4">
        <w:rPr>
          <w:rFonts w:asciiTheme="minorHAnsi" w:hAnsiTheme="minorHAnsi" w:cstheme="minorHAnsi"/>
          <w:sz w:val="24"/>
          <w:szCs w:val="24"/>
          <w:lang w:val="nb-NO"/>
        </w:rPr>
        <w:t xml:space="preserve"> av personopplysningene;</w:t>
      </w:r>
    </w:p>
    <w:p w14:paraId="747166C0" w14:textId="77777777" w:rsidR="0035018F" w:rsidRDefault="00301CA0" w:rsidP="00580F45">
      <w:pPr>
        <w:pStyle w:val="Brdtekst"/>
        <w:numPr>
          <w:ilvl w:val="0"/>
          <w:numId w:val="7"/>
        </w:numPr>
        <w:spacing w:before="188" w:line="264" w:lineRule="auto"/>
        <w:ind w:right="226"/>
        <w:rPr>
          <w:rFonts w:asciiTheme="minorHAnsi" w:hAnsiTheme="minorHAnsi" w:cstheme="minorHAnsi"/>
          <w:sz w:val="24"/>
          <w:szCs w:val="24"/>
          <w:lang w:val="nb-NO"/>
        </w:rPr>
      </w:pPr>
      <w:r>
        <w:rPr>
          <w:rFonts w:asciiTheme="minorHAnsi" w:hAnsiTheme="minorHAnsi" w:cstheme="minorHAnsi"/>
          <w:sz w:val="24"/>
          <w:szCs w:val="24"/>
          <w:lang w:val="nb-NO"/>
        </w:rPr>
        <w:t>Behandlingsansvarlig har gjennomført tilstrekkelige risikovurderinger</w:t>
      </w:r>
      <w:r w:rsidR="009E04B4">
        <w:rPr>
          <w:rFonts w:asciiTheme="minorHAnsi" w:hAnsiTheme="minorHAnsi" w:cstheme="minorHAnsi"/>
          <w:sz w:val="24"/>
          <w:szCs w:val="24"/>
          <w:lang w:val="nb-NO"/>
        </w:rPr>
        <w:t>; og</w:t>
      </w:r>
    </w:p>
    <w:p w14:paraId="3D7FCD95" w14:textId="77777777" w:rsidR="00A734F7" w:rsidRDefault="00A734F7" w:rsidP="00580F45">
      <w:pPr>
        <w:pStyle w:val="Brdtekst"/>
        <w:numPr>
          <w:ilvl w:val="0"/>
          <w:numId w:val="7"/>
        </w:numPr>
        <w:spacing w:before="188" w:line="264" w:lineRule="auto"/>
        <w:ind w:right="226"/>
        <w:rPr>
          <w:rFonts w:asciiTheme="minorHAnsi" w:hAnsiTheme="minorHAnsi" w:cstheme="minorHAnsi"/>
          <w:sz w:val="24"/>
          <w:szCs w:val="24"/>
          <w:lang w:val="nb-NO"/>
        </w:rPr>
      </w:pPr>
      <w:r>
        <w:rPr>
          <w:rFonts w:asciiTheme="minorHAnsi" w:hAnsiTheme="minorHAnsi" w:cstheme="minorHAnsi"/>
          <w:sz w:val="24"/>
          <w:szCs w:val="24"/>
          <w:lang w:val="nb-NO"/>
        </w:rPr>
        <w:t>Databehandler til enhver tid</w:t>
      </w:r>
      <w:r w:rsidRPr="00A734F7">
        <w:rPr>
          <w:rFonts w:asciiTheme="minorHAnsi" w:hAnsiTheme="minorHAnsi" w:cstheme="minorHAnsi"/>
          <w:sz w:val="24"/>
          <w:szCs w:val="24"/>
          <w:lang w:val="nb-NO"/>
        </w:rPr>
        <w:t xml:space="preserve"> har tilstrekkelige instrukser</w:t>
      </w:r>
      <w:r w:rsidRPr="00C85DF8">
        <w:rPr>
          <w:rFonts w:asciiTheme="minorHAnsi" w:hAnsiTheme="minorHAnsi" w:cstheme="minorHAnsi"/>
          <w:sz w:val="24"/>
          <w:szCs w:val="24"/>
          <w:lang w:val="nb-NO"/>
        </w:rPr>
        <w:t xml:space="preserve"> og informasjon</w:t>
      </w:r>
      <w:r w:rsidRPr="00A734F7">
        <w:rPr>
          <w:rFonts w:asciiTheme="minorHAnsi" w:hAnsiTheme="minorHAnsi" w:cstheme="minorHAnsi"/>
          <w:sz w:val="24"/>
          <w:szCs w:val="24"/>
          <w:lang w:val="nb-NO"/>
        </w:rPr>
        <w:t xml:space="preserve"> for å oppfylle sine plikter i henhold til Databehandleravtalen og Gjeldende personvern</w:t>
      </w:r>
      <w:r w:rsidRPr="00C85DF8">
        <w:rPr>
          <w:rFonts w:asciiTheme="minorHAnsi" w:hAnsiTheme="minorHAnsi" w:cstheme="minorHAnsi"/>
          <w:sz w:val="24"/>
          <w:szCs w:val="24"/>
          <w:lang w:val="nb-NO"/>
        </w:rPr>
        <w:t>regler</w:t>
      </w:r>
      <w:r w:rsidRPr="00A734F7">
        <w:rPr>
          <w:rFonts w:cstheme="minorHAnsi"/>
          <w:szCs w:val="24"/>
          <w:lang w:val="nb-NO"/>
        </w:rPr>
        <w:t>.</w:t>
      </w:r>
    </w:p>
    <w:p w14:paraId="6AFEB474" w14:textId="77777777" w:rsidR="006E729F" w:rsidRPr="009E04B4" w:rsidRDefault="006E729F" w:rsidP="00580F45">
      <w:pPr>
        <w:rPr>
          <w:color w:val="000000"/>
        </w:rPr>
      </w:pPr>
    </w:p>
    <w:p w14:paraId="485DB27D" w14:textId="77777777" w:rsidR="00FB151A" w:rsidRPr="00FB151A" w:rsidRDefault="007C6812" w:rsidP="00DA53C2">
      <w:pPr>
        <w:pStyle w:val="Overskrift1"/>
      </w:pPr>
      <w:bookmarkStart w:id="53" w:name="_Toc10120030"/>
      <w:bookmarkStart w:id="54" w:name="_Toc10120067"/>
      <w:bookmarkStart w:id="55" w:name="_Toc10120109"/>
      <w:bookmarkStart w:id="56" w:name="_Toc10120170"/>
      <w:bookmarkStart w:id="57" w:name="_Toc10120245"/>
      <w:bookmarkStart w:id="58" w:name="_Toc10120442"/>
      <w:bookmarkStart w:id="59" w:name="_Toc10120485"/>
      <w:bookmarkStart w:id="60" w:name="_Toc10120538"/>
      <w:bookmarkStart w:id="61" w:name="_Toc10120577"/>
      <w:bookmarkStart w:id="62" w:name="_Toc10120658"/>
      <w:bookmarkStart w:id="63" w:name="_Toc10205669"/>
      <w:bookmarkStart w:id="64" w:name="_Toc10206319"/>
      <w:bookmarkStart w:id="65" w:name="_Toc10120031"/>
      <w:bookmarkStart w:id="66" w:name="_Toc10120068"/>
      <w:bookmarkStart w:id="67" w:name="_Toc10120110"/>
      <w:bookmarkStart w:id="68" w:name="_Toc10120171"/>
      <w:bookmarkStart w:id="69" w:name="_Toc10120246"/>
      <w:bookmarkStart w:id="70" w:name="_Toc10120443"/>
      <w:bookmarkStart w:id="71" w:name="_Toc10120486"/>
      <w:bookmarkStart w:id="72" w:name="_Toc10120539"/>
      <w:bookmarkStart w:id="73" w:name="_Toc10120578"/>
      <w:bookmarkStart w:id="74" w:name="_Toc10120659"/>
      <w:bookmarkStart w:id="75" w:name="_Toc10205670"/>
      <w:bookmarkStart w:id="76" w:name="_Toc10206320"/>
      <w:bookmarkStart w:id="77" w:name="_Toc237602416"/>
      <w:bookmarkStart w:id="78" w:name="_Toc237602514"/>
      <w:bookmarkStart w:id="79" w:name="_Toc237603723"/>
      <w:bookmarkStart w:id="80" w:name="_Toc237603928"/>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B</w:t>
      </w:r>
      <w:r w:rsidR="00A229E4" w:rsidRPr="009E04B4">
        <w:rPr>
          <w:caps w:val="0"/>
        </w:rPr>
        <w:t>ehandlingsans</w:t>
      </w:r>
      <w:r w:rsidR="00A229E4">
        <w:rPr>
          <w:caps w:val="0"/>
        </w:rPr>
        <w:t>v</w:t>
      </w:r>
      <w:r w:rsidR="00A229E4" w:rsidRPr="009E04B4">
        <w:rPr>
          <w:caps w:val="0"/>
        </w:rPr>
        <w:t xml:space="preserve">arliges </w:t>
      </w:r>
      <w:r w:rsidR="00AF6B17" w:rsidRPr="009E04B4">
        <w:rPr>
          <w:caps w:val="0"/>
        </w:rPr>
        <w:t>instrukse</w:t>
      </w:r>
      <w:r w:rsidR="00AF6B17">
        <w:rPr>
          <w:caps w:val="0"/>
        </w:rPr>
        <w:t>r</w:t>
      </w:r>
      <w:r w:rsidR="00A229E4" w:rsidRPr="009E04B4">
        <w:rPr>
          <w:caps w:val="0"/>
        </w:rPr>
        <w:t xml:space="preserve"> til </w:t>
      </w:r>
      <w:r w:rsidR="00AF6B17">
        <w:rPr>
          <w:caps w:val="0"/>
        </w:rPr>
        <w:t>D</w:t>
      </w:r>
      <w:r w:rsidR="00A229E4" w:rsidRPr="009E04B4">
        <w:rPr>
          <w:caps w:val="0"/>
        </w:rPr>
        <w:t>atabehandleren</w:t>
      </w:r>
      <w:bookmarkStart w:id="81" w:name="_Toc506305850"/>
      <w:bookmarkEnd w:id="77"/>
      <w:bookmarkEnd w:id="78"/>
      <w:bookmarkEnd w:id="79"/>
      <w:bookmarkEnd w:id="80"/>
      <w:r w:rsidR="00A229E4" w:rsidRPr="009E04B4">
        <w:rPr>
          <w:caps w:val="0"/>
        </w:rPr>
        <w:t xml:space="preserve"> </w:t>
      </w:r>
      <w:bookmarkStart w:id="82" w:name="_Ref15632886"/>
      <w:bookmarkEnd w:id="81"/>
    </w:p>
    <w:p w14:paraId="4D953210" w14:textId="77777777" w:rsidR="00FB151A" w:rsidRDefault="00FB151A" w:rsidP="00580F45">
      <w:pPr>
        <w:pStyle w:val="Overskrift2"/>
      </w:pPr>
      <w:bookmarkStart w:id="83" w:name="_Toc237602417"/>
      <w:r w:rsidRPr="00FB151A">
        <w:t>Databehandleren</w:t>
      </w:r>
      <w:r>
        <w:t xml:space="preserve"> skal behandle personopplysningene i samsvar med Gjeldende personvernregler og den Behandlingsansvarliges dokumenterte instrukser, jf. punkt </w:t>
      </w:r>
      <w:r>
        <w:fldChar w:fldCharType="begin"/>
      </w:r>
      <w:r>
        <w:instrText xml:space="preserve"> REF _Ref16065624 \r \h </w:instrText>
      </w:r>
      <w:r w:rsidR="00580F45">
        <w:instrText xml:space="preserve"> \* MERGEFORMAT </w:instrText>
      </w:r>
      <w:r>
        <w:fldChar w:fldCharType="separate"/>
      </w:r>
      <w:r w:rsidR="007D36A1">
        <w:t>4.2</w:t>
      </w:r>
      <w:r>
        <w:fldChar w:fldCharType="end"/>
      </w:r>
      <w:r>
        <w:t>.</w:t>
      </w:r>
      <w:r w:rsidRPr="00FB151A">
        <w:t xml:space="preserve"> Hvis annen behandling er nødvendig for å oppfylle forpliktelser som Databehandler er underlagt i henhold til gjeldende rett, skal Databehandleren underrette den Behandlingsansvarlige så langt dette er tilla</w:t>
      </w:r>
      <w:r w:rsidR="00132675">
        <w:t>t</w:t>
      </w:r>
      <w:r w:rsidRPr="00FB151A">
        <w:t xml:space="preserve">t ved lov, </w:t>
      </w:r>
      <w:r w:rsidR="00F84742">
        <w:t>jf.</w:t>
      </w:r>
      <w:r w:rsidR="00FE0BFC">
        <w:t xml:space="preserve"> personvernforordningen artikkel 28 </w:t>
      </w:r>
      <w:r w:rsidR="00F84742">
        <w:t>(3) (</w:t>
      </w:r>
      <w:r w:rsidR="00FE0BFC">
        <w:t>a)</w:t>
      </w:r>
      <w:r w:rsidRPr="00FB151A">
        <w:t>.</w:t>
      </w:r>
      <w:bookmarkEnd w:id="83"/>
    </w:p>
    <w:p w14:paraId="6FAE62AE" w14:textId="77777777" w:rsidR="00FB151A" w:rsidRPr="00FB151A" w:rsidRDefault="00FB151A" w:rsidP="00580F45"/>
    <w:p w14:paraId="100CA95F" w14:textId="77777777" w:rsidR="006E729F" w:rsidRPr="009E04B4" w:rsidRDefault="009F2D75" w:rsidP="00580F45">
      <w:pPr>
        <w:pStyle w:val="Overskrift2"/>
      </w:pPr>
      <w:bookmarkStart w:id="84" w:name="_Ref16065624"/>
      <w:bookmarkStart w:id="85" w:name="_Toc237602418"/>
      <w:bookmarkStart w:id="86" w:name="_Hlk3202117"/>
      <w:bookmarkEnd w:id="82"/>
      <w:r w:rsidRPr="009E04B4">
        <w:t>Behandlingsansvarliges instrukser frem</w:t>
      </w:r>
      <w:r w:rsidR="00FD5B80">
        <w:t>går</w:t>
      </w:r>
      <w:r w:rsidRPr="009E04B4">
        <w:t xml:space="preserve"> av Hovedavtalen</w:t>
      </w:r>
      <w:r w:rsidR="0075611A">
        <w:t xml:space="preserve"> og Databehandleravtalen med bilag</w:t>
      </w:r>
      <w:r w:rsidRPr="009E04B4">
        <w:t xml:space="preserve">. </w:t>
      </w:r>
      <w:r w:rsidR="006E729F" w:rsidRPr="009E04B4">
        <w:t>Databehandler skal omgående underrette den Behandlingsansvarlige, dersom vedkommende mener at instruks</w:t>
      </w:r>
      <w:r w:rsidR="0024675A" w:rsidRPr="009E04B4">
        <w:t>en</w:t>
      </w:r>
      <w:r w:rsidR="00B22EA3">
        <w:t>e</w:t>
      </w:r>
      <w:r w:rsidR="006E729F" w:rsidRPr="009E04B4">
        <w:t xml:space="preserve"> er i strid med Gjeldende personvernregler, jf. </w:t>
      </w:r>
      <w:r w:rsidR="00C27CC7">
        <w:t>personvernforordningen</w:t>
      </w:r>
      <w:r w:rsidR="001B06E1">
        <w:t xml:space="preserve"> </w:t>
      </w:r>
      <w:r w:rsidR="006E729F" w:rsidRPr="009E04B4">
        <w:t>art</w:t>
      </w:r>
      <w:r w:rsidR="001B06E1">
        <w:t>ikkel</w:t>
      </w:r>
      <w:r w:rsidR="006E729F" w:rsidRPr="009E04B4">
        <w:t xml:space="preserve"> 28</w:t>
      </w:r>
      <w:r w:rsidR="00F84742">
        <w:t xml:space="preserve"> (</w:t>
      </w:r>
      <w:r w:rsidR="006E729F" w:rsidRPr="009E04B4">
        <w:t>3</w:t>
      </w:r>
      <w:r w:rsidR="00F84742">
        <w:t>) (</w:t>
      </w:r>
      <w:r w:rsidR="00C0382D" w:rsidRPr="009E04B4">
        <w:t>h</w:t>
      </w:r>
      <w:r w:rsidR="00F84742">
        <w:t>)</w:t>
      </w:r>
      <w:r w:rsidR="006E729F" w:rsidRPr="009E04B4">
        <w:t>.</w:t>
      </w:r>
      <w:bookmarkEnd w:id="84"/>
      <w:bookmarkEnd w:id="85"/>
      <w:r w:rsidR="006E729F" w:rsidRPr="009E04B4">
        <w:t xml:space="preserve"> </w:t>
      </w:r>
    </w:p>
    <w:p w14:paraId="50CA543D" w14:textId="77777777" w:rsidR="00044C82" w:rsidRPr="009E04B4" w:rsidRDefault="00044C82" w:rsidP="00580F45"/>
    <w:p w14:paraId="7D0E80DF" w14:textId="77777777" w:rsidR="00436FD5" w:rsidRPr="008919F6" w:rsidRDefault="00FF36A5" w:rsidP="00DA53C2">
      <w:pPr>
        <w:pStyle w:val="Overskrift2"/>
        <w:rPr>
          <w:rFonts w:cstheme="minorHAnsi"/>
        </w:rPr>
      </w:pPr>
      <w:bookmarkStart w:id="87" w:name="_Toc237602419"/>
      <w:r w:rsidRPr="009E04B4">
        <w:t>Eventuelle endringer i instrukser skal varsles til Databehandl</w:t>
      </w:r>
      <w:r w:rsidR="00C85DF8">
        <w:t>er gjennom oppdatering av Bilag </w:t>
      </w:r>
      <w:r w:rsidRPr="009E04B4">
        <w:t xml:space="preserve">D, og skal implementeres av Databehandler innen det </w:t>
      </w:r>
      <w:r w:rsidR="00635EA6">
        <w:t xml:space="preserve">tidspunkt </w:t>
      </w:r>
      <w:r w:rsidRPr="009E04B4">
        <w:t xml:space="preserve">Partene avtaler </w:t>
      </w:r>
      <w:r w:rsidR="00635EA6">
        <w:t xml:space="preserve">eller, om ingen konkret frist er avtalt, innen </w:t>
      </w:r>
      <w:r w:rsidRPr="009E04B4">
        <w:t xml:space="preserve">rimelig tid. Databehandler kan kreve at Behandlingsansvarlig dekker </w:t>
      </w:r>
      <w:r w:rsidR="00BC1684">
        <w:t>dokumenterte</w:t>
      </w:r>
      <w:r w:rsidR="00BC1684" w:rsidRPr="009E04B4">
        <w:t xml:space="preserve"> </w:t>
      </w:r>
      <w:r w:rsidRPr="009E04B4">
        <w:t xml:space="preserve">kostnader </w:t>
      </w:r>
      <w:r w:rsidR="002A158B">
        <w:t>som påløper</w:t>
      </w:r>
      <w:r w:rsidRPr="009E04B4">
        <w:t xml:space="preserve"> i forbindelse med implementeringen av slike endringer</w:t>
      </w:r>
      <w:r w:rsidR="005B50A4">
        <w:t xml:space="preserve"> eller forholdsmessig justering av vederlaget under </w:t>
      </w:r>
      <w:r w:rsidR="005B50A4">
        <w:lastRenderedPageBreak/>
        <w:t>Hovedavtalen dersom den endrede instruksen innebærer løpende ekstra kostnader for Databehandleren</w:t>
      </w:r>
      <w:r w:rsidRPr="009E04B4">
        <w:t>.</w:t>
      </w:r>
      <w:r w:rsidR="009357AD">
        <w:t xml:space="preserve"> Det samme gjelder merkostnader som følge av endring av Gjeldende personvernregler som gjelder den Behandlingsansvarliges virksomhet.</w:t>
      </w:r>
      <w:bookmarkEnd w:id="86"/>
      <w:bookmarkEnd w:id="87"/>
    </w:p>
    <w:p w14:paraId="3072ED9D" w14:textId="77777777" w:rsidR="00A429C6" w:rsidRPr="00800F93" w:rsidRDefault="00A229E4" w:rsidP="00DA53C2">
      <w:pPr>
        <w:pStyle w:val="Overskrift1"/>
        <w:rPr>
          <w:rFonts w:cstheme="minorHAnsi"/>
          <w:szCs w:val="24"/>
        </w:rPr>
      </w:pPr>
      <w:bookmarkStart w:id="88" w:name="_Toc237602420"/>
      <w:bookmarkStart w:id="89" w:name="_Toc237602515"/>
      <w:bookmarkStart w:id="90" w:name="_Toc237603724"/>
      <w:bookmarkStart w:id="91" w:name="_Toc237603929"/>
      <w:r w:rsidRPr="009E04B4">
        <w:rPr>
          <w:caps w:val="0"/>
        </w:rPr>
        <w:t>Konfidensialitet og taushetsplikt</w:t>
      </w:r>
      <w:bookmarkEnd w:id="88"/>
      <w:bookmarkEnd w:id="89"/>
      <w:bookmarkEnd w:id="90"/>
      <w:bookmarkEnd w:id="91"/>
    </w:p>
    <w:p w14:paraId="44126A97" w14:textId="77777777" w:rsidR="00A07012" w:rsidRPr="009E04B4" w:rsidRDefault="00A07012" w:rsidP="00580F45">
      <w:pPr>
        <w:pStyle w:val="Overskrift2"/>
      </w:pPr>
      <w:bookmarkStart w:id="92" w:name="_Toc237602421"/>
      <w:r w:rsidRPr="009E04B4">
        <w:t xml:space="preserve">Databehandleren skal sikre at ansatte og andre som har tilgang til personopplysninger er autorisert til å behandle slike personopplysninger på Databehandlers vegne. Dersom </w:t>
      </w:r>
      <w:r w:rsidR="00FD5B80">
        <w:t xml:space="preserve">slik </w:t>
      </w:r>
      <w:r w:rsidRPr="009E04B4">
        <w:t>autorisasjon utløper</w:t>
      </w:r>
      <w:r w:rsidR="00FD5B80">
        <w:t xml:space="preserve"> eller trekkes tilbake</w:t>
      </w:r>
      <w:r w:rsidRPr="009E04B4">
        <w:t>, skal tilgang</w:t>
      </w:r>
      <w:r w:rsidR="00FD5B80">
        <w:t>en</w:t>
      </w:r>
      <w:r w:rsidRPr="009E04B4">
        <w:t xml:space="preserve"> til personopplysningene opphøre uten ugrunnet opphold.</w:t>
      </w:r>
      <w:bookmarkEnd w:id="92"/>
      <w:r w:rsidRPr="009E04B4">
        <w:t xml:space="preserve"> </w:t>
      </w:r>
    </w:p>
    <w:p w14:paraId="118FF26F" w14:textId="77777777" w:rsidR="008B19F0" w:rsidRPr="009E04B4" w:rsidRDefault="008B19F0" w:rsidP="00580F45"/>
    <w:p w14:paraId="5A543C0D" w14:textId="77777777" w:rsidR="008B19F0" w:rsidRPr="009E04B4" w:rsidRDefault="008B19F0" w:rsidP="00580F45">
      <w:pPr>
        <w:pStyle w:val="Overskrift2"/>
      </w:pPr>
      <w:bookmarkStart w:id="93" w:name="_Toc237602422"/>
      <w:r w:rsidRPr="009E04B4">
        <w:t xml:space="preserve">Databehandleren skal kun autorisere personer som </w:t>
      </w:r>
      <w:r w:rsidR="006E0DAF">
        <w:t>trenger</w:t>
      </w:r>
      <w:r w:rsidRPr="009E04B4">
        <w:t xml:space="preserve"> tilgang til personopplysningene </w:t>
      </w:r>
      <w:r w:rsidR="00FD5B80">
        <w:t xml:space="preserve">i forbindelse med arbeid </w:t>
      </w:r>
      <w:r w:rsidRPr="009E04B4">
        <w:t xml:space="preserve">for å kunne oppfylle </w:t>
      </w:r>
      <w:r w:rsidR="006E0DAF">
        <w:t>Hovedavtalen</w:t>
      </w:r>
      <w:r w:rsidR="00F84742">
        <w:t xml:space="preserve">, </w:t>
      </w:r>
      <w:r w:rsidR="006E0DAF">
        <w:t>Databehandleravtalen</w:t>
      </w:r>
      <w:r w:rsidR="00F84742">
        <w:t xml:space="preserve"> </w:t>
      </w:r>
      <w:r w:rsidR="006E0DAF">
        <w:t xml:space="preserve">og eventuelt annen behandling </w:t>
      </w:r>
      <w:r w:rsidR="00F84742">
        <w:t xml:space="preserve">som </w:t>
      </w:r>
      <w:r w:rsidR="00F84742" w:rsidRPr="00FB151A">
        <w:t>er nødvendig for å oppfylle forpliktelser som Databehandler er underlagt i henhold til gjeldende rett</w:t>
      </w:r>
      <w:r w:rsidR="006624ED">
        <w:t xml:space="preserve">, se </w:t>
      </w:r>
      <w:r w:rsidR="006E0DAF">
        <w:t xml:space="preserve">punkt </w:t>
      </w:r>
      <w:r w:rsidR="006E0DAF">
        <w:fldChar w:fldCharType="begin"/>
      </w:r>
      <w:r w:rsidR="006E0DAF">
        <w:instrText xml:space="preserve"> REF _Ref15632886 \r \h </w:instrText>
      </w:r>
      <w:r w:rsidR="00580F45">
        <w:instrText xml:space="preserve"> \* MERGEFORMAT </w:instrText>
      </w:r>
      <w:r w:rsidR="006E0DAF">
        <w:fldChar w:fldCharType="separate"/>
      </w:r>
      <w:r w:rsidR="007D36A1">
        <w:t>4</w:t>
      </w:r>
      <w:r w:rsidR="006E0DAF">
        <w:fldChar w:fldCharType="end"/>
      </w:r>
      <w:r w:rsidR="006E0DAF">
        <w:t xml:space="preserve"> siste setning.</w:t>
      </w:r>
      <w:bookmarkEnd w:id="93"/>
    </w:p>
    <w:p w14:paraId="6C90B39C" w14:textId="77777777" w:rsidR="008B19F0" w:rsidRPr="009E04B4" w:rsidRDefault="008B19F0" w:rsidP="00580F45"/>
    <w:p w14:paraId="06474F4D" w14:textId="77777777" w:rsidR="00B25F63" w:rsidRPr="009E04B4" w:rsidRDefault="0095657B" w:rsidP="00580F45">
      <w:pPr>
        <w:pStyle w:val="Overskrift2"/>
      </w:pPr>
      <w:bookmarkStart w:id="94" w:name="_Toc237602423"/>
      <w:r w:rsidRPr="009E04B4">
        <w:t xml:space="preserve">Databehandleren skal sikre at personer som er autorisert til å behandle personopplysninger på vegne av den Behandlingsansvarlige </w:t>
      </w:r>
      <w:r w:rsidR="00071D1C">
        <w:t>er underlagt taushetsplikt gjennom avtale eller lov</w:t>
      </w:r>
      <w:r w:rsidR="00A65452" w:rsidRPr="009E04B4">
        <w:t>.</w:t>
      </w:r>
      <w:r w:rsidRPr="009E04B4">
        <w:t xml:space="preserve"> </w:t>
      </w:r>
      <w:r w:rsidR="00F51A33">
        <w:t>Taushetsplikten skal bestå også etter avtalens og/eller ansettelsesforholdets opphør.</w:t>
      </w:r>
      <w:bookmarkEnd w:id="94"/>
      <w:r w:rsidRPr="009E04B4">
        <w:t xml:space="preserve"> </w:t>
      </w:r>
    </w:p>
    <w:p w14:paraId="78B9F88A" w14:textId="77777777" w:rsidR="00FB3769" w:rsidRPr="009E04B4" w:rsidRDefault="00FB3769" w:rsidP="00580F45">
      <w:pPr>
        <w:rPr>
          <w:rFonts w:cstheme="minorHAnsi"/>
          <w:szCs w:val="24"/>
        </w:rPr>
      </w:pPr>
    </w:p>
    <w:p w14:paraId="1180AF7C" w14:textId="77777777" w:rsidR="00730BA7" w:rsidRPr="009E04B4" w:rsidRDefault="00730BA7" w:rsidP="00580F45">
      <w:pPr>
        <w:pStyle w:val="Overskrift2"/>
      </w:pPr>
      <w:bookmarkStart w:id="95" w:name="_Toc237602424"/>
      <w:r w:rsidRPr="009E04B4">
        <w:t xml:space="preserve">Databehandleren skal kunne </w:t>
      </w:r>
      <w:r w:rsidR="00071D1C">
        <w:t>dokumentere</w:t>
      </w:r>
      <w:r w:rsidRPr="009E04B4">
        <w:t xml:space="preserve"> at de relevante personer er underlagt ovennevnte taushetsplikt</w:t>
      </w:r>
      <w:r w:rsidR="00071D1C">
        <w:t xml:space="preserve"> </w:t>
      </w:r>
      <w:r w:rsidR="00071D1C" w:rsidRPr="009E04B4">
        <w:t xml:space="preserve">på </w:t>
      </w:r>
      <w:r w:rsidR="00071D1C">
        <w:t>forespørsel</w:t>
      </w:r>
      <w:r w:rsidR="00071D1C" w:rsidRPr="009E04B4">
        <w:t xml:space="preserve"> fra den Behandlingsansvarlige</w:t>
      </w:r>
      <w:r w:rsidRPr="009E04B4">
        <w:t>.</w:t>
      </w:r>
      <w:bookmarkEnd w:id="95"/>
    </w:p>
    <w:p w14:paraId="10D8EA83" w14:textId="77777777" w:rsidR="00B25F63" w:rsidRPr="009E04B4" w:rsidRDefault="00B25F63" w:rsidP="00580F45">
      <w:pPr>
        <w:rPr>
          <w:rFonts w:eastAsia="Calibri"/>
        </w:rPr>
      </w:pPr>
    </w:p>
    <w:p w14:paraId="6CA95B7C" w14:textId="77777777" w:rsidR="00B22EA3" w:rsidRPr="007C6812" w:rsidRDefault="009845EF" w:rsidP="00580F45">
      <w:pPr>
        <w:pStyle w:val="Overskrift2"/>
        <w:rPr>
          <w:rFonts w:cstheme="minorHAnsi"/>
          <w:b/>
          <w:color w:val="4472C4" w:themeColor="accent1"/>
        </w:rPr>
      </w:pPr>
      <w:bookmarkStart w:id="96" w:name="_Toc237602425"/>
      <w:r w:rsidRPr="009E04B4">
        <w:t xml:space="preserve">Ved opphør av </w:t>
      </w:r>
      <w:r w:rsidR="0056754B">
        <w:t>Databehandleravtalen</w:t>
      </w:r>
      <w:r w:rsidR="0056754B" w:rsidRPr="009E04B4">
        <w:t xml:space="preserve"> </w:t>
      </w:r>
      <w:r w:rsidRPr="009E04B4">
        <w:t xml:space="preserve">plikter </w:t>
      </w:r>
      <w:r w:rsidR="002A158B">
        <w:t>Databehandleren</w:t>
      </w:r>
      <w:r w:rsidR="002A158B" w:rsidRPr="009E04B4">
        <w:t xml:space="preserve"> </w:t>
      </w:r>
      <w:r w:rsidRPr="009E04B4">
        <w:t xml:space="preserve">å avvikle alle tilganger til </w:t>
      </w:r>
      <w:r w:rsidR="00071D1C">
        <w:t>personopplysninger som behandles under avtalen</w:t>
      </w:r>
      <w:r w:rsidRPr="009E04B4">
        <w:t>.</w:t>
      </w:r>
      <w:bookmarkStart w:id="97" w:name="_Toc10120034"/>
      <w:bookmarkStart w:id="98" w:name="_Toc10120071"/>
      <w:bookmarkStart w:id="99" w:name="_Toc10120113"/>
      <w:bookmarkStart w:id="100" w:name="_Toc10120174"/>
      <w:bookmarkStart w:id="101" w:name="_Toc10120249"/>
      <w:bookmarkStart w:id="102" w:name="_Toc10120446"/>
      <w:bookmarkStart w:id="103" w:name="_Toc10120489"/>
      <w:bookmarkStart w:id="104" w:name="_Toc10120542"/>
      <w:bookmarkStart w:id="105" w:name="_Toc10120581"/>
      <w:bookmarkStart w:id="106" w:name="_Toc10120662"/>
      <w:bookmarkStart w:id="107" w:name="_Toc10205673"/>
      <w:bookmarkStart w:id="108" w:name="_Toc10206323"/>
      <w:bookmarkStart w:id="109" w:name="_Toc10120035"/>
      <w:bookmarkStart w:id="110" w:name="_Toc10120072"/>
      <w:bookmarkStart w:id="111" w:name="_Toc10120114"/>
      <w:bookmarkStart w:id="112" w:name="_Toc10120175"/>
      <w:bookmarkStart w:id="113" w:name="_Toc10120250"/>
      <w:bookmarkStart w:id="114" w:name="_Toc10120447"/>
      <w:bookmarkStart w:id="115" w:name="_Toc10120490"/>
      <w:bookmarkStart w:id="116" w:name="_Toc10120543"/>
      <w:bookmarkStart w:id="117" w:name="_Toc10120582"/>
      <w:bookmarkStart w:id="118" w:name="_Toc10120663"/>
      <w:bookmarkStart w:id="119" w:name="_Toc10205674"/>
      <w:bookmarkStart w:id="120" w:name="_Toc10206324"/>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8279138" w14:textId="77777777" w:rsidR="00AF36DC" w:rsidRPr="009E04B4" w:rsidRDefault="00A229E4" w:rsidP="00580F45">
      <w:pPr>
        <w:pStyle w:val="Overskrift1"/>
        <w:numPr>
          <w:ilvl w:val="0"/>
          <w:numId w:val="8"/>
        </w:numPr>
      </w:pPr>
      <w:bookmarkStart w:id="121" w:name="_Toc237602426"/>
      <w:bookmarkStart w:id="122" w:name="_Toc237602516"/>
      <w:bookmarkStart w:id="123" w:name="_Toc237603725"/>
      <w:bookmarkStart w:id="124" w:name="_Toc237603930"/>
      <w:r w:rsidRPr="009E04B4">
        <w:rPr>
          <w:caps w:val="0"/>
        </w:rPr>
        <w:t xml:space="preserve">Bistand til </w:t>
      </w:r>
      <w:r w:rsidR="00AF6B17">
        <w:rPr>
          <w:caps w:val="0"/>
        </w:rPr>
        <w:t>B</w:t>
      </w:r>
      <w:r w:rsidRPr="009E04B4">
        <w:rPr>
          <w:caps w:val="0"/>
        </w:rPr>
        <w:t>ehandlingsansvarlig</w:t>
      </w:r>
      <w:bookmarkEnd w:id="121"/>
      <w:bookmarkEnd w:id="122"/>
      <w:bookmarkEnd w:id="123"/>
      <w:bookmarkEnd w:id="124"/>
    </w:p>
    <w:p w14:paraId="60FADDD8" w14:textId="77777777" w:rsidR="00AF36DC" w:rsidRDefault="00AF36DC" w:rsidP="00580F45">
      <w:pPr>
        <w:pStyle w:val="Overskrift2"/>
        <w:rPr>
          <w:rFonts w:cstheme="minorHAnsi"/>
          <w:szCs w:val="24"/>
        </w:rPr>
      </w:pPr>
      <w:bookmarkStart w:id="125" w:name="_Toc237602427"/>
      <w:bookmarkStart w:id="126" w:name="_Ref15641530"/>
      <w:r w:rsidRPr="009E04B4">
        <w:rPr>
          <w:rFonts w:cstheme="minorHAnsi"/>
        </w:rPr>
        <w:t xml:space="preserve">Databehandleren </w:t>
      </w:r>
      <w:r w:rsidR="00071D1C">
        <w:rPr>
          <w:rFonts w:cstheme="minorHAnsi"/>
        </w:rPr>
        <w:t>skal på forespørsel</w:t>
      </w:r>
      <w:r w:rsidRPr="009E04B4">
        <w:rPr>
          <w:rFonts w:cstheme="minorHAnsi"/>
        </w:rPr>
        <w:t xml:space="preserve"> bistå Behandlingsansvarlig </w:t>
      </w:r>
      <w:r w:rsidR="00071D1C">
        <w:rPr>
          <w:rFonts w:cstheme="minorHAnsi"/>
        </w:rPr>
        <w:t xml:space="preserve">med </w:t>
      </w:r>
      <w:r w:rsidR="00171BD4">
        <w:rPr>
          <w:rFonts w:cstheme="minorHAnsi"/>
        </w:rPr>
        <w:t>oppfyllelse av</w:t>
      </w:r>
      <w:r w:rsidRPr="009E04B4">
        <w:rPr>
          <w:rFonts w:cstheme="minorHAnsi"/>
        </w:rPr>
        <w:t xml:space="preserve"> de registrertes rettigheter etter</w:t>
      </w:r>
      <w:r w:rsidRPr="009E04B4">
        <w:rPr>
          <w:rFonts w:cstheme="minorHAnsi"/>
          <w:szCs w:val="24"/>
        </w:rPr>
        <w:t xml:space="preserve"> personvernforordningens kapittel III</w:t>
      </w:r>
      <w:r w:rsidR="00071D1C">
        <w:rPr>
          <w:rFonts w:cstheme="minorHAnsi"/>
          <w:szCs w:val="24"/>
        </w:rPr>
        <w:t xml:space="preserve"> gjennom egnede tekniske eller organisatoriske tiltak</w:t>
      </w:r>
      <w:r w:rsidR="00171BD4">
        <w:rPr>
          <w:rFonts w:cstheme="minorHAnsi"/>
          <w:szCs w:val="24"/>
        </w:rPr>
        <w:t>. Pl</w:t>
      </w:r>
      <w:r w:rsidR="00FB151A">
        <w:rPr>
          <w:rFonts w:cstheme="minorHAnsi"/>
          <w:szCs w:val="24"/>
        </w:rPr>
        <w:t>i</w:t>
      </w:r>
      <w:r w:rsidR="00171BD4">
        <w:rPr>
          <w:rFonts w:cstheme="minorHAnsi"/>
          <w:szCs w:val="24"/>
        </w:rPr>
        <w:t xml:space="preserve">kten til å bistå gjelder likevel bare i den utstrekning dette er mulig og </w:t>
      </w:r>
      <w:r w:rsidR="002A158B">
        <w:rPr>
          <w:rFonts w:cstheme="minorHAnsi"/>
          <w:szCs w:val="24"/>
        </w:rPr>
        <w:t>hensiktsmessig sett hen til</w:t>
      </w:r>
      <w:r w:rsidR="006F2B97">
        <w:rPr>
          <w:rFonts w:cstheme="minorHAnsi"/>
          <w:szCs w:val="24"/>
        </w:rPr>
        <w:t xml:space="preserve"> </w:t>
      </w:r>
      <w:r w:rsidR="001F3701">
        <w:rPr>
          <w:rFonts w:cstheme="minorHAnsi"/>
          <w:szCs w:val="24"/>
        </w:rPr>
        <w:t>karakteren</w:t>
      </w:r>
      <w:r w:rsidR="006F2B97">
        <w:rPr>
          <w:rFonts w:cstheme="minorHAnsi"/>
          <w:szCs w:val="24"/>
        </w:rPr>
        <w:t xml:space="preserve"> og omfanget av</w:t>
      </w:r>
      <w:r w:rsidR="002A158B">
        <w:rPr>
          <w:rFonts w:cstheme="minorHAnsi"/>
          <w:szCs w:val="24"/>
        </w:rPr>
        <w:t xml:space="preserve"> </w:t>
      </w:r>
      <w:r w:rsidR="00436FD5">
        <w:rPr>
          <w:rFonts w:cstheme="minorHAnsi"/>
          <w:szCs w:val="24"/>
        </w:rPr>
        <w:t>behandlingen av personopplysninger</w:t>
      </w:r>
      <w:r w:rsidR="002A158B">
        <w:rPr>
          <w:rFonts w:cstheme="minorHAnsi"/>
          <w:szCs w:val="24"/>
        </w:rPr>
        <w:t xml:space="preserve"> under Hovedavtalen.</w:t>
      </w:r>
      <w:bookmarkEnd w:id="125"/>
      <w:r w:rsidRPr="009E04B4">
        <w:rPr>
          <w:rFonts w:cstheme="minorHAnsi"/>
          <w:szCs w:val="24"/>
        </w:rPr>
        <w:t xml:space="preserve"> </w:t>
      </w:r>
      <w:bookmarkEnd w:id="126"/>
    </w:p>
    <w:p w14:paraId="131D92C5" w14:textId="77777777" w:rsidR="00F86B54" w:rsidRPr="00F86B54" w:rsidRDefault="00F86B54" w:rsidP="00580F45"/>
    <w:p w14:paraId="7094473C" w14:textId="77777777" w:rsidR="00AF36DC" w:rsidRPr="00F86B54" w:rsidRDefault="00AF36DC" w:rsidP="00580F45">
      <w:pPr>
        <w:pStyle w:val="Overskrift2"/>
        <w:rPr>
          <w:rFonts w:cstheme="minorHAnsi"/>
        </w:rPr>
      </w:pPr>
      <w:bookmarkStart w:id="127" w:name="_Toc237602428"/>
      <w:r w:rsidRPr="00F86B54">
        <w:rPr>
          <w:rFonts w:cstheme="minorHAnsi"/>
        </w:rPr>
        <w:t>Databehandler skal u</w:t>
      </w:r>
      <w:r w:rsidR="002B08E4" w:rsidRPr="00F86B54">
        <w:rPr>
          <w:rFonts w:cstheme="minorHAnsi"/>
        </w:rPr>
        <w:t>ten ugrunnet opphold</w:t>
      </w:r>
      <w:r w:rsidRPr="00F86B54">
        <w:rPr>
          <w:rFonts w:cstheme="minorHAnsi"/>
        </w:rPr>
        <w:t xml:space="preserve"> videresende </w:t>
      </w:r>
      <w:r w:rsidR="006278AD">
        <w:rPr>
          <w:rFonts w:cstheme="minorHAnsi"/>
        </w:rPr>
        <w:t xml:space="preserve">alle henvendelser </w:t>
      </w:r>
      <w:r w:rsidRPr="00F86B54">
        <w:rPr>
          <w:rFonts w:cstheme="minorHAnsi"/>
        </w:rPr>
        <w:t>som Databehandler eventuelt mottar fra den registrerte</w:t>
      </w:r>
      <w:r w:rsidR="00171BD4" w:rsidRPr="00F86B54">
        <w:rPr>
          <w:rFonts w:cstheme="minorHAnsi"/>
        </w:rPr>
        <w:t xml:space="preserve"> </w:t>
      </w:r>
      <w:r w:rsidR="006278AD">
        <w:rPr>
          <w:rFonts w:cstheme="minorHAnsi"/>
        </w:rPr>
        <w:t>vedrørende den registrertes rettigheter i henhold til Gjeldende personvernregler</w:t>
      </w:r>
      <w:r w:rsidR="00F84742">
        <w:rPr>
          <w:rFonts w:cstheme="minorHAnsi"/>
        </w:rPr>
        <w:t xml:space="preserve"> til Behandlingsansvarlig</w:t>
      </w:r>
      <w:r w:rsidRPr="00F86B54">
        <w:rPr>
          <w:rFonts w:cstheme="minorHAnsi"/>
        </w:rPr>
        <w:t xml:space="preserve">. </w:t>
      </w:r>
      <w:r w:rsidR="00171BD4" w:rsidRPr="00F86B54">
        <w:rPr>
          <w:rFonts w:cstheme="minorHAnsi"/>
        </w:rPr>
        <w:t xml:space="preserve">Slike henvendelser kan kun besvares av </w:t>
      </w:r>
      <w:r w:rsidRPr="00F86B54">
        <w:rPr>
          <w:rFonts w:cstheme="minorHAnsi"/>
        </w:rPr>
        <w:t xml:space="preserve">Databehandler </w:t>
      </w:r>
      <w:r w:rsidR="00171BD4" w:rsidRPr="00F86B54">
        <w:rPr>
          <w:rFonts w:cstheme="minorHAnsi"/>
        </w:rPr>
        <w:t>når</w:t>
      </w:r>
      <w:r w:rsidR="00FB7E48" w:rsidRPr="00F86B54">
        <w:rPr>
          <w:rFonts w:cstheme="minorHAnsi"/>
        </w:rPr>
        <w:t xml:space="preserve"> dette er </w:t>
      </w:r>
      <w:r w:rsidR="00171BD4" w:rsidRPr="00F86B54">
        <w:rPr>
          <w:rFonts w:cstheme="minorHAnsi"/>
        </w:rPr>
        <w:t xml:space="preserve">skriftlig </w:t>
      </w:r>
      <w:r w:rsidR="00FB7E48" w:rsidRPr="00F86B54">
        <w:rPr>
          <w:rFonts w:cstheme="minorHAnsi"/>
        </w:rPr>
        <w:t>godkjent av Behandlingsansvarlig.</w:t>
      </w:r>
      <w:bookmarkEnd w:id="127"/>
      <w:r w:rsidR="00FB7E48" w:rsidRPr="00F86B54">
        <w:rPr>
          <w:rFonts w:cstheme="minorHAnsi"/>
        </w:rPr>
        <w:t xml:space="preserve"> </w:t>
      </w:r>
    </w:p>
    <w:p w14:paraId="037DC76E" w14:textId="77777777" w:rsidR="00AF36DC" w:rsidRPr="009E04B4" w:rsidRDefault="00AF36DC" w:rsidP="00580F45">
      <w:pPr>
        <w:ind w:left="360"/>
        <w:rPr>
          <w:rFonts w:cstheme="minorHAnsi"/>
          <w:szCs w:val="24"/>
        </w:rPr>
      </w:pPr>
      <w:r w:rsidRPr="009E04B4">
        <w:rPr>
          <w:rFonts w:cstheme="minorHAnsi"/>
          <w:szCs w:val="24"/>
        </w:rPr>
        <w:t xml:space="preserve"> </w:t>
      </w:r>
    </w:p>
    <w:p w14:paraId="0B58798B" w14:textId="77777777" w:rsidR="00AF36DC" w:rsidRPr="009E04B4" w:rsidRDefault="00AF36DC" w:rsidP="00580F45">
      <w:pPr>
        <w:pStyle w:val="Overskrift2"/>
        <w:rPr>
          <w:rFonts w:cstheme="minorHAnsi"/>
          <w:b/>
          <w:color w:val="4472C4" w:themeColor="accent1"/>
        </w:rPr>
      </w:pPr>
      <w:bookmarkStart w:id="128" w:name="_Ref15641547"/>
      <w:bookmarkStart w:id="129" w:name="_Toc237602429"/>
      <w:r w:rsidRPr="009E04B4">
        <w:rPr>
          <w:rFonts w:cstheme="minorHAnsi"/>
        </w:rPr>
        <w:t xml:space="preserve">Databehandleren skal bistå den Behandlingsansvarlige med å overholde kravene til personopplysningssikkerhet i </w:t>
      </w:r>
      <w:r w:rsidR="00C27CC7">
        <w:rPr>
          <w:rFonts w:cstheme="minorHAnsi"/>
        </w:rPr>
        <w:t>personvernforordningen</w:t>
      </w:r>
      <w:r w:rsidR="00A83D36" w:rsidRPr="009E04B4">
        <w:rPr>
          <w:rFonts w:cstheme="minorHAnsi"/>
        </w:rPr>
        <w:t xml:space="preserve"> </w:t>
      </w:r>
      <w:r w:rsidRPr="009E04B4">
        <w:rPr>
          <w:rFonts w:cstheme="minorHAnsi"/>
        </w:rPr>
        <w:t>artikkel 32-36</w:t>
      </w:r>
      <w:r w:rsidR="00A83D36">
        <w:rPr>
          <w:rFonts w:cstheme="minorHAnsi"/>
        </w:rPr>
        <w:t xml:space="preserve">, </w:t>
      </w:r>
      <w:r w:rsidR="009E67ED">
        <w:rPr>
          <w:rFonts w:cstheme="minorHAnsi"/>
        </w:rPr>
        <w:t>herunder</w:t>
      </w:r>
      <w:r w:rsidR="00A83D36">
        <w:rPr>
          <w:rFonts w:cstheme="minorHAnsi"/>
        </w:rPr>
        <w:t xml:space="preserve"> </w:t>
      </w:r>
      <w:r w:rsidR="009E67ED">
        <w:rPr>
          <w:rFonts w:cstheme="minorHAnsi"/>
        </w:rPr>
        <w:t xml:space="preserve">yte </w:t>
      </w:r>
      <w:r w:rsidR="00A83D36">
        <w:rPr>
          <w:rFonts w:cstheme="minorHAnsi"/>
        </w:rPr>
        <w:t xml:space="preserve">bistand </w:t>
      </w:r>
      <w:r w:rsidR="009E67ED">
        <w:rPr>
          <w:rFonts w:cstheme="minorHAnsi"/>
        </w:rPr>
        <w:t>ved</w:t>
      </w:r>
      <w:r w:rsidR="00A83D36">
        <w:rPr>
          <w:rFonts w:cstheme="minorHAnsi"/>
        </w:rPr>
        <w:t xml:space="preserve"> personvernkonsekvensvurdering og </w:t>
      </w:r>
      <w:r w:rsidR="009D3C03">
        <w:rPr>
          <w:rFonts w:cstheme="minorHAnsi"/>
        </w:rPr>
        <w:t>forhåndsdrøftinger</w:t>
      </w:r>
      <w:r w:rsidR="004C5ED6">
        <w:rPr>
          <w:rFonts w:cstheme="minorHAnsi"/>
        </w:rPr>
        <w:t xml:space="preserve"> </w:t>
      </w:r>
      <w:r w:rsidR="00A83D36">
        <w:rPr>
          <w:rFonts w:cstheme="minorHAnsi"/>
        </w:rPr>
        <w:t xml:space="preserve">med Datatilsynet, </w:t>
      </w:r>
      <w:r w:rsidR="00403C34">
        <w:rPr>
          <w:rFonts w:cstheme="minorHAnsi"/>
        </w:rPr>
        <w:t xml:space="preserve">sett hen til </w:t>
      </w:r>
      <w:r w:rsidR="001F3701">
        <w:rPr>
          <w:rFonts w:cstheme="minorHAnsi"/>
        </w:rPr>
        <w:t>karakteren og omfanget</w:t>
      </w:r>
      <w:r w:rsidR="00403C34">
        <w:rPr>
          <w:rFonts w:cstheme="minorHAnsi"/>
        </w:rPr>
        <w:t xml:space="preserve"> av </w:t>
      </w:r>
      <w:r w:rsidR="00403C34">
        <w:rPr>
          <w:rFonts w:cstheme="minorHAnsi"/>
          <w:szCs w:val="24"/>
        </w:rPr>
        <w:t>behandlingen av personopplysninger under Hovedavtalen</w:t>
      </w:r>
      <w:r w:rsidR="00403C34">
        <w:rPr>
          <w:rFonts w:cstheme="minorHAnsi"/>
        </w:rPr>
        <w:t>.</w:t>
      </w:r>
      <w:bookmarkEnd w:id="128"/>
      <w:bookmarkEnd w:id="129"/>
    </w:p>
    <w:p w14:paraId="5C3B6DE9" w14:textId="77777777" w:rsidR="00240C9B" w:rsidRDefault="00240C9B" w:rsidP="00580F45">
      <w:pPr>
        <w:spacing w:after="200" w:line="276" w:lineRule="auto"/>
        <w:rPr>
          <w:rFonts w:cstheme="minorHAnsi"/>
        </w:rPr>
      </w:pPr>
    </w:p>
    <w:p w14:paraId="6EF4681F" w14:textId="77777777" w:rsidR="00511F04" w:rsidRPr="009E04B4" w:rsidRDefault="0017327F" w:rsidP="00580F45">
      <w:pPr>
        <w:pStyle w:val="Overskrift2"/>
        <w:rPr>
          <w:rFonts w:cstheme="minorHAnsi"/>
          <w:b/>
          <w:color w:val="4472C4" w:themeColor="accent1"/>
        </w:rPr>
      </w:pPr>
      <w:bookmarkStart w:id="130" w:name="_Toc237602430"/>
      <w:r>
        <w:rPr>
          <w:rFonts w:cstheme="minorHAnsi"/>
        </w:rPr>
        <w:lastRenderedPageBreak/>
        <w:t>Hvis</w:t>
      </w:r>
      <w:r w:rsidR="00511F04">
        <w:rPr>
          <w:rFonts w:cstheme="minorHAnsi"/>
        </w:rPr>
        <w:t xml:space="preserve"> Databehandler på Behandlingsansvarliges forespørsel yter bistand</w:t>
      </w:r>
      <w:r>
        <w:rPr>
          <w:rFonts w:cstheme="minorHAnsi"/>
        </w:rPr>
        <w:t xml:space="preserve"> som nevnt i</w:t>
      </w:r>
      <w:r w:rsidR="00511F04">
        <w:rPr>
          <w:rFonts w:cstheme="minorHAnsi"/>
        </w:rPr>
        <w:t xml:space="preserve"> punkt </w:t>
      </w:r>
      <w:r w:rsidR="00511F04">
        <w:rPr>
          <w:rFonts w:cstheme="minorHAnsi"/>
        </w:rPr>
        <w:fldChar w:fldCharType="begin"/>
      </w:r>
      <w:r w:rsidR="00511F04">
        <w:rPr>
          <w:rFonts w:cstheme="minorHAnsi"/>
        </w:rPr>
        <w:instrText xml:space="preserve"> REF _Ref15641530 \r \h </w:instrText>
      </w:r>
      <w:r w:rsidR="00580F45">
        <w:rPr>
          <w:rFonts w:cstheme="minorHAnsi"/>
        </w:rPr>
        <w:instrText xml:space="preserve"> \* MERGEFORMAT </w:instrText>
      </w:r>
      <w:r w:rsidR="00511F04">
        <w:rPr>
          <w:rFonts w:cstheme="minorHAnsi"/>
        </w:rPr>
      </w:r>
      <w:r w:rsidR="00511F04">
        <w:rPr>
          <w:rFonts w:cstheme="minorHAnsi"/>
        </w:rPr>
        <w:fldChar w:fldCharType="separate"/>
      </w:r>
      <w:r w:rsidR="007D36A1">
        <w:rPr>
          <w:rFonts w:cstheme="minorHAnsi"/>
        </w:rPr>
        <w:t>6.1</w:t>
      </w:r>
      <w:r w:rsidR="00511F04">
        <w:rPr>
          <w:rFonts w:cstheme="minorHAnsi"/>
        </w:rPr>
        <w:fldChar w:fldCharType="end"/>
      </w:r>
      <w:r w:rsidR="00511F04">
        <w:rPr>
          <w:rFonts w:cstheme="minorHAnsi"/>
        </w:rPr>
        <w:t xml:space="preserve"> eller  </w:t>
      </w:r>
      <w:r w:rsidR="00511F04">
        <w:rPr>
          <w:rFonts w:cstheme="minorHAnsi"/>
        </w:rPr>
        <w:fldChar w:fldCharType="begin"/>
      </w:r>
      <w:r w:rsidR="00511F04">
        <w:rPr>
          <w:rFonts w:cstheme="minorHAnsi"/>
        </w:rPr>
        <w:instrText xml:space="preserve"> REF _Ref15641547 \r \h </w:instrText>
      </w:r>
      <w:r w:rsidR="00580F45">
        <w:rPr>
          <w:rFonts w:cstheme="minorHAnsi"/>
        </w:rPr>
        <w:instrText xml:space="preserve"> \* MERGEFORMAT </w:instrText>
      </w:r>
      <w:r w:rsidR="00511F04">
        <w:rPr>
          <w:rFonts w:cstheme="minorHAnsi"/>
        </w:rPr>
      </w:r>
      <w:r w:rsidR="00511F04">
        <w:rPr>
          <w:rFonts w:cstheme="minorHAnsi"/>
        </w:rPr>
        <w:fldChar w:fldCharType="separate"/>
      </w:r>
      <w:r w:rsidR="007D36A1">
        <w:rPr>
          <w:rFonts w:cstheme="minorHAnsi"/>
        </w:rPr>
        <w:t>6.3</w:t>
      </w:r>
      <w:r w:rsidR="00511F04">
        <w:rPr>
          <w:rFonts w:cstheme="minorHAnsi"/>
        </w:rPr>
        <w:fldChar w:fldCharType="end"/>
      </w:r>
      <w:r>
        <w:rPr>
          <w:rFonts w:cstheme="minorHAnsi"/>
        </w:rPr>
        <w:t>, og bistanden</w:t>
      </w:r>
      <w:r w:rsidR="00511F04">
        <w:rPr>
          <w:rFonts w:cstheme="minorHAnsi"/>
        </w:rPr>
        <w:t xml:space="preserve"> går ut over det som er nødvendig for at </w:t>
      </w:r>
      <w:r w:rsidR="005230ED">
        <w:rPr>
          <w:rFonts w:cstheme="minorHAnsi"/>
        </w:rPr>
        <w:t xml:space="preserve">Databehandleren </w:t>
      </w:r>
      <w:r w:rsidR="00511F04">
        <w:rPr>
          <w:rFonts w:cstheme="minorHAnsi"/>
        </w:rPr>
        <w:t xml:space="preserve">skal oppfylle sine </w:t>
      </w:r>
      <w:r w:rsidR="005230ED">
        <w:rPr>
          <w:rFonts w:cstheme="minorHAnsi"/>
        </w:rPr>
        <w:t xml:space="preserve">egne </w:t>
      </w:r>
      <w:r w:rsidR="00511F04">
        <w:rPr>
          <w:rFonts w:cstheme="minorHAnsi"/>
        </w:rPr>
        <w:t xml:space="preserve">forpliktelser etter Gjeldende personvernregler, kan Databehandler </w:t>
      </w:r>
      <w:r w:rsidR="001F3701">
        <w:rPr>
          <w:rFonts w:cstheme="minorHAnsi"/>
        </w:rPr>
        <w:t xml:space="preserve">kreve </w:t>
      </w:r>
      <w:r w:rsidR="005230ED">
        <w:rPr>
          <w:rFonts w:cstheme="minorHAnsi"/>
        </w:rPr>
        <w:t xml:space="preserve">dekket sine dokumenterte </w:t>
      </w:r>
      <w:r w:rsidR="00511F04">
        <w:rPr>
          <w:rFonts w:cstheme="minorHAnsi"/>
        </w:rPr>
        <w:t xml:space="preserve">kostnader </w:t>
      </w:r>
      <w:r w:rsidR="005230ED">
        <w:rPr>
          <w:rFonts w:cstheme="minorHAnsi"/>
        </w:rPr>
        <w:t xml:space="preserve">knyttet til bistanden. Arbeid dekkes </w:t>
      </w:r>
      <w:r w:rsidR="00511F04">
        <w:rPr>
          <w:rFonts w:cstheme="minorHAnsi"/>
        </w:rPr>
        <w:t xml:space="preserve">i henhold til </w:t>
      </w:r>
      <w:r w:rsidR="004729FD">
        <w:rPr>
          <w:rFonts w:cstheme="minorHAnsi"/>
        </w:rPr>
        <w:t>pris</w:t>
      </w:r>
      <w:r w:rsidR="00511F04">
        <w:rPr>
          <w:rFonts w:cstheme="minorHAnsi"/>
        </w:rPr>
        <w:t>bestemmelsene i Hovedavtalen.</w:t>
      </w:r>
      <w:bookmarkEnd w:id="130"/>
    </w:p>
    <w:p w14:paraId="314B5D5B" w14:textId="77777777" w:rsidR="007D1947" w:rsidRPr="009E04B4" w:rsidRDefault="00A229E4" w:rsidP="00580F45">
      <w:pPr>
        <w:pStyle w:val="Overskrift1"/>
      </w:pPr>
      <w:bookmarkStart w:id="131" w:name="_Toc237602431"/>
      <w:bookmarkStart w:id="132" w:name="_Toc237602517"/>
      <w:bookmarkStart w:id="133" w:name="_Toc237603726"/>
      <w:bookmarkStart w:id="134" w:name="_Toc237603931"/>
      <w:r w:rsidRPr="009E04B4">
        <w:rPr>
          <w:caps w:val="0"/>
        </w:rPr>
        <w:t>Sikkerhet ved behandlingen</w:t>
      </w:r>
      <w:bookmarkEnd w:id="131"/>
      <w:bookmarkEnd w:id="132"/>
      <w:bookmarkEnd w:id="133"/>
      <w:bookmarkEnd w:id="134"/>
    </w:p>
    <w:p w14:paraId="33493BB5" w14:textId="77777777" w:rsidR="00044C82" w:rsidRPr="009E04B4" w:rsidRDefault="00AF0CD0" w:rsidP="00580F45">
      <w:pPr>
        <w:pStyle w:val="Overskrift2"/>
      </w:pPr>
      <w:bookmarkStart w:id="135" w:name="_Ref15643106"/>
      <w:bookmarkStart w:id="136" w:name="_Toc237602432"/>
      <w:r w:rsidRPr="009E04B4">
        <w:t xml:space="preserve">Databehandler skal iverksette egnede tekniske og organisatoriske tiltak for å oppnå et </w:t>
      </w:r>
      <w:r w:rsidR="001F3701">
        <w:t xml:space="preserve">tilfredsstillende </w:t>
      </w:r>
      <w:r w:rsidRPr="009E04B4">
        <w:t xml:space="preserve">sikkerhetsnivå </w:t>
      </w:r>
      <w:r w:rsidR="001F3701">
        <w:t xml:space="preserve">sett hen til behandlingens karakter og omfang, den tekniske utviklingen, implementeringskostnader og </w:t>
      </w:r>
      <w:r w:rsidRPr="009E04B4">
        <w:t>aktuelle risikoer for fysiske personers rettigheter og friheter.</w:t>
      </w:r>
      <w:r w:rsidR="002218DB">
        <w:t xml:space="preserve"> </w:t>
      </w:r>
      <w:r w:rsidR="002218DB" w:rsidRPr="0087337D">
        <w:rPr>
          <w:rFonts w:cstheme="minorHAnsi"/>
        </w:rPr>
        <w:t xml:space="preserve">Databehandleren </w:t>
      </w:r>
      <w:r w:rsidR="00815E08" w:rsidRPr="009E04B4">
        <w:t xml:space="preserve">skal som minimum iverksette de tiltak som er spesifisert i </w:t>
      </w:r>
      <w:r w:rsidR="00815E08">
        <w:t>Databehandleravtalens</w:t>
      </w:r>
      <w:r w:rsidR="00815E08" w:rsidRPr="009E04B4">
        <w:t xml:space="preserve"> Bilag C.</w:t>
      </w:r>
      <w:bookmarkEnd w:id="135"/>
      <w:bookmarkEnd w:id="136"/>
    </w:p>
    <w:p w14:paraId="1B846BD1" w14:textId="77777777" w:rsidR="00312114" w:rsidRPr="009E04B4" w:rsidRDefault="00312114" w:rsidP="00580F45"/>
    <w:p w14:paraId="4228FB54" w14:textId="77777777" w:rsidR="00347948" w:rsidRPr="004125D3" w:rsidRDefault="00FB53AB" w:rsidP="00580F45">
      <w:pPr>
        <w:pStyle w:val="Overskrift2"/>
      </w:pPr>
      <w:bookmarkStart w:id="137" w:name="_Toc237602433"/>
      <w:r w:rsidRPr="004125D3">
        <w:t>Databehandleren skal foreta risikovurderinger for å sikre at et egnet sikkerhetsnivå opprettholdes til enhver tid</w:t>
      </w:r>
      <w:r w:rsidR="00664171" w:rsidRPr="004125D3">
        <w:t>. Databehandleren skal</w:t>
      </w:r>
      <w:r w:rsidR="00347948" w:rsidRPr="004125D3">
        <w:t xml:space="preserve"> herunder sørge for jevnlig testing, analyse og vurdering av sikkerhetstiltakene, særlig med hensyn til å sikre vedvarende konfidensialitet, integritet, tilgjengelighet og robusthet i behandlingssystemer og </w:t>
      </w:r>
      <w:r w:rsidR="00087782" w:rsidRPr="004125D3">
        <w:t>-</w:t>
      </w:r>
      <w:r w:rsidR="00347948" w:rsidRPr="004125D3">
        <w:t>tjenester, samt evne til raskt å gjenopprette tilgjengeligheten av personopplysningene ved hendelser.</w:t>
      </w:r>
      <w:bookmarkEnd w:id="137"/>
      <w:r w:rsidR="008D25A8">
        <w:t xml:space="preserve"> </w:t>
      </w:r>
    </w:p>
    <w:p w14:paraId="393EAD84" w14:textId="77777777" w:rsidR="00C07AAB" w:rsidRDefault="00C07AAB" w:rsidP="00C07AAB">
      <w:pPr>
        <w:pStyle w:val="Overskrift2"/>
        <w:numPr>
          <w:ilvl w:val="0"/>
          <w:numId w:val="0"/>
        </w:numPr>
        <w:ind w:left="-1"/>
      </w:pPr>
    </w:p>
    <w:p w14:paraId="34937F4A" w14:textId="77777777" w:rsidR="00472DC0" w:rsidRPr="009E04B4" w:rsidRDefault="002218DB" w:rsidP="00580F45">
      <w:pPr>
        <w:pStyle w:val="Overskrift2"/>
      </w:pPr>
      <w:bookmarkStart w:id="138" w:name="_Toc237602434"/>
      <w:r w:rsidRPr="002218DB">
        <w:t>Databe</w:t>
      </w:r>
      <w:r>
        <w:t>h</w:t>
      </w:r>
      <w:r w:rsidRPr="002218DB">
        <w:t xml:space="preserve">andler </w:t>
      </w:r>
      <w:r>
        <w:t xml:space="preserve">skal dokumentere </w:t>
      </w:r>
      <w:r w:rsidR="008D25A8">
        <w:t xml:space="preserve">risikovurderingen og </w:t>
      </w:r>
      <w:r>
        <w:t>sikkerhetstiltakene</w:t>
      </w:r>
      <w:r w:rsidR="00F84742">
        <w:t>,</w:t>
      </w:r>
      <w:r>
        <w:t xml:space="preserve"> </w:t>
      </w:r>
      <w:r w:rsidR="00FA5BE3">
        <w:t xml:space="preserve">og gjøre dem tilgjengelig for </w:t>
      </w:r>
      <w:r>
        <w:t xml:space="preserve">Behandlingsansvarlige </w:t>
      </w:r>
      <w:r w:rsidR="00FA5BE3">
        <w:t xml:space="preserve">på </w:t>
      </w:r>
      <w:r>
        <w:t>forespørsel</w:t>
      </w:r>
      <w:r w:rsidR="00347948">
        <w:t xml:space="preserve">, samt gi adgang til slik revisjon som er avtalt mellom partene, jf. Databehandleravtalens punkt </w:t>
      </w:r>
      <w:r w:rsidR="00347948">
        <w:fldChar w:fldCharType="begin"/>
      </w:r>
      <w:r w:rsidR="00347948">
        <w:instrText xml:space="preserve"> REF _Ref15645923 \r \h </w:instrText>
      </w:r>
      <w:r w:rsidR="00580F45">
        <w:instrText xml:space="preserve"> \* MERGEFORMAT </w:instrText>
      </w:r>
      <w:r w:rsidR="00347948">
        <w:fldChar w:fldCharType="separate"/>
      </w:r>
      <w:r w:rsidR="007D36A1">
        <w:t>11</w:t>
      </w:r>
      <w:r w:rsidR="00347948">
        <w:fldChar w:fldCharType="end"/>
      </w:r>
      <w:r w:rsidR="00347948">
        <w:t>.</w:t>
      </w:r>
      <w:bookmarkEnd w:id="138"/>
    </w:p>
    <w:p w14:paraId="198707A9" w14:textId="77777777" w:rsidR="0013284E" w:rsidRPr="009E04B4" w:rsidRDefault="00A229E4" w:rsidP="00580F45">
      <w:pPr>
        <w:pStyle w:val="Overskrift1"/>
      </w:pPr>
      <w:bookmarkStart w:id="139" w:name="_Toc10205677"/>
      <w:bookmarkStart w:id="140" w:name="_Toc10206327"/>
      <w:bookmarkStart w:id="141" w:name="_Toc10205678"/>
      <w:bookmarkStart w:id="142" w:name="_Toc10206328"/>
      <w:bookmarkStart w:id="143" w:name="_Toc10205679"/>
      <w:bookmarkStart w:id="144" w:name="_Toc10206329"/>
      <w:bookmarkStart w:id="145" w:name="_Toc10205680"/>
      <w:bookmarkStart w:id="146" w:name="_Toc10206330"/>
      <w:bookmarkStart w:id="147" w:name="_Toc10205681"/>
      <w:bookmarkStart w:id="148" w:name="_Toc10206331"/>
      <w:bookmarkStart w:id="149" w:name="_Toc10205682"/>
      <w:bookmarkStart w:id="150" w:name="_Toc10206332"/>
      <w:bookmarkStart w:id="151" w:name="_Toc10205683"/>
      <w:bookmarkStart w:id="152" w:name="_Toc10206333"/>
      <w:bookmarkStart w:id="153" w:name="_Toc10205684"/>
      <w:bookmarkStart w:id="154" w:name="_Toc10206334"/>
      <w:bookmarkStart w:id="155" w:name="_Toc10205685"/>
      <w:bookmarkStart w:id="156" w:name="_Toc10206335"/>
      <w:bookmarkStart w:id="157" w:name="_Toc10205686"/>
      <w:bookmarkStart w:id="158" w:name="_Toc10206336"/>
      <w:bookmarkStart w:id="159" w:name="_Toc10205687"/>
      <w:bookmarkStart w:id="160" w:name="_Toc10206337"/>
      <w:bookmarkStart w:id="161" w:name="_Toc10205688"/>
      <w:bookmarkStart w:id="162" w:name="_Toc10206338"/>
      <w:bookmarkStart w:id="163" w:name="_Toc10205689"/>
      <w:bookmarkStart w:id="164" w:name="_Toc10206339"/>
      <w:bookmarkStart w:id="165" w:name="_Toc10205690"/>
      <w:bookmarkStart w:id="166" w:name="_Toc10206340"/>
      <w:bookmarkStart w:id="167" w:name="_Toc10205691"/>
      <w:bookmarkStart w:id="168" w:name="_Toc10206341"/>
      <w:bookmarkStart w:id="169" w:name="_Toc10205692"/>
      <w:bookmarkStart w:id="170" w:name="_Toc10206342"/>
      <w:bookmarkStart w:id="171" w:name="_Toc10205693"/>
      <w:bookmarkStart w:id="172" w:name="_Toc10206343"/>
      <w:bookmarkStart w:id="173" w:name="_Toc10205694"/>
      <w:bookmarkStart w:id="174" w:name="_Toc10206344"/>
      <w:bookmarkStart w:id="175" w:name="_Toc10205695"/>
      <w:bookmarkStart w:id="176" w:name="_Toc10206345"/>
      <w:bookmarkStart w:id="177" w:name="_Toc10205696"/>
      <w:bookmarkStart w:id="178" w:name="_Toc10206346"/>
      <w:bookmarkStart w:id="179" w:name="_Toc10205697"/>
      <w:bookmarkStart w:id="180" w:name="_Toc10206347"/>
      <w:bookmarkStart w:id="181" w:name="_Toc10205698"/>
      <w:bookmarkStart w:id="182" w:name="_Toc10206348"/>
      <w:bookmarkStart w:id="183" w:name="_Toc10205699"/>
      <w:bookmarkStart w:id="184" w:name="_Toc10206349"/>
      <w:bookmarkStart w:id="185" w:name="_Toc10205700"/>
      <w:bookmarkStart w:id="186" w:name="_Toc10206350"/>
      <w:bookmarkStart w:id="187" w:name="_Toc10205701"/>
      <w:bookmarkStart w:id="188" w:name="_Toc10206351"/>
      <w:bookmarkStart w:id="189" w:name="_Toc10205702"/>
      <w:bookmarkStart w:id="190" w:name="_Toc10206352"/>
      <w:bookmarkStart w:id="191" w:name="_Toc10205703"/>
      <w:bookmarkStart w:id="192" w:name="_Toc10206353"/>
      <w:bookmarkStart w:id="193" w:name="_Toc10205704"/>
      <w:bookmarkStart w:id="194" w:name="_Toc10206354"/>
      <w:bookmarkStart w:id="195" w:name="_Toc10205705"/>
      <w:bookmarkStart w:id="196" w:name="_Toc10206355"/>
      <w:bookmarkStart w:id="197" w:name="_Toc10205706"/>
      <w:bookmarkStart w:id="198" w:name="_Toc10206356"/>
      <w:bookmarkStart w:id="199" w:name="_Ref16175516"/>
      <w:bookmarkStart w:id="200" w:name="_Toc237602435"/>
      <w:bookmarkStart w:id="201" w:name="_Toc237602518"/>
      <w:bookmarkStart w:id="202" w:name="_Toc237603727"/>
      <w:bookmarkStart w:id="203" w:name="_Toc237603932"/>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9E04B4">
        <w:rPr>
          <w:caps w:val="0"/>
        </w:rPr>
        <w:t>Melding om brudd på personopplysningssikkerheten</w:t>
      </w:r>
      <w:bookmarkEnd w:id="199"/>
      <w:bookmarkEnd w:id="200"/>
      <w:bookmarkEnd w:id="201"/>
      <w:bookmarkEnd w:id="202"/>
      <w:bookmarkEnd w:id="203"/>
      <w:r w:rsidR="0013284E" w:rsidRPr="009E04B4">
        <w:t xml:space="preserve"> </w:t>
      </w:r>
    </w:p>
    <w:p w14:paraId="6C3DA6B3" w14:textId="77777777" w:rsidR="0013284E" w:rsidRDefault="0013284E" w:rsidP="00580F45">
      <w:pPr>
        <w:pStyle w:val="Overskrift2"/>
        <w:rPr>
          <w:rFonts w:cstheme="minorHAnsi"/>
        </w:rPr>
      </w:pPr>
      <w:bookmarkStart w:id="204" w:name="_Ref15647214"/>
      <w:bookmarkStart w:id="205" w:name="_Toc237602436"/>
      <w:r w:rsidRPr="009E04B4">
        <w:rPr>
          <w:rFonts w:cstheme="minorHAnsi"/>
        </w:rPr>
        <w:t xml:space="preserve">Databehandler skal uten ugrunnet opphold </w:t>
      </w:r>
      <w:r w:rsidR="00A34B54" w:rsidRPr="009E04B4">
        <w:rPr>
          <w:rFonts w:cstheme="minorHAnsi"/>
        </w:rPr>
        <w:t xml:space="preserve">skriftlig </w:t>
      </w:r>
      <w:r w:rsidRPr="009E04B4">
        <w:rPr>
          <w:rFonts w:cstheme="minorHAnsi"/>
        </w:rPr>
        <w:t>underrette den Behandlingsansvarlige om eventuelle brudd på</w:t>
      </w:r>
      <w:r w:rsidR="009858A8" w:rsidRPr="009E04B4">
        <w:rPr>
          <w:rFonts w:cstheme="minorHAnsi"/>
        </w:rPr>
        <w:t xml:space="preserve"> </w:t>
      </w:r>
      <w:r w:rsidRPr="009E04B4">
        <w:rPr>
          <w:rFonts w:cstheme="minorHAnsi"/>
        </w:rPr>
        <w:t>personopplysningssikkerheten</w:t>
      </w:r>
      <w:r w:rsidR="00647E9E">
        <w:rPr>
          <w:rFonts w:cstheme="minorHAnsi"/>
        </w:rPr>
        <w:t xml:space="preserve">, samt </w:t>
      </w:r>
      <w:r w:rsidR="00AB4632">
        <w:rPr>
          <w:rFonts w:cstheme="minorHAnsi"/>
        </w:rPr>
        <w:t xml:space="preserve">for øvrig </w:t>
      </w:r>
      <w:r w:rsidR="009E67ED">
        <w:rPr>
          <w:rFonts w:cstheme="minorHAnsi"/>
        </w:rPr>
        <w:t>gi</w:t>
      </w:r>
      <w:r w:rsidR="00647E9E">
        <w:rPr>
          <w:rFonts w:cstheme="minorHAnsi"/>
        </w:rPr>
        <w:t xml:space="preserve"> slik bistand og informasjon som er </w:t>
      </w:r>
      <w:r w:rsidR="00E906CF">
        <w:rPr>
          <w:rFonts w:cstheme="minorHAnsi"/>
        </w:rPr>
        <w:t>nødvendig</w:t>
      </w:r>
      <w:r w:rsidR="00647E9E">
        <w:rPr>
          <w:rFonts w:cstheme="minorHAnsi"/>
        </w:rPr>
        <w:t xml:space="preserve"> for at den Behandlingsansvarlige skal kunne melde bruddet til tilsynsmyndigheter i tråd med Gjeldende personvernregelverk</w:t>
      </w:r>
      <w:r w:rsidRPr="009E04B4">
        <w:rPr>
          <w:rFonts w:cstheme="minorHAnsi"/>
        </w:rPr>
        <w:t>.</w:t>
      </w:r>
      <w:bookmarkEnd w:id="204"/>
      <w:bookmarkEnd w:id="205"/>
    </w:p>
    <w:p w14:paraId="143105BC" w14:textId="77777777" w:rsidR="00647E9E" w:rsidRPr="00647E9E" w:rsidRDefault="00647E9E" w:rsidP="00580F45"/>
    <w:p w14:paraId="37B5B592" w14:textId="77777777" w:rsidR="00D42CF6" w:rsidRPr="00AB4632" w:rsidRDefault="00647E9E" w:rsidP="00580F45">
      <w:pPr>
        <w:pStyle w:val="Overskrift2"/>
        <w:rPr>
          <w:rFonts w:cstheme="minorHAnsi"/>
          <w:color w:val="000000" w:themeColor="text1"/>
        </w:rPr>
      </w:pPr>
      <w:bookmarkStart w:id="206" w:name="_Toc237602437"/>
      <w:r>
        <w:rPr>
          <w:rFonts w:cstheme="minorHAnsi"/>
        </w:rPr>
        <w:t>Under</w:t>
      </w:r>
      <w:r w:rsidR="00DE43D8">
        <w:rPr>
          <w:rFonts w:cstheme="minorHAnsi"/>
        </w:rPr>
        <w:t>retning</w:t>
      </w:r>
      <w:r>
        <w:rPr>
          <w:rFonts w:cstheme="minorHAnsi"/>
        </w:rPr>
        <w:t xml:space="preserve"> etter punkt </w:t>
      </w:r>
      <w:r>
        <w:rPr>
          <w:rFonts w:cstheme="minorHAnsi"/>
        </w:rPr>
        <w:fldChar w:fldCharType="begin"/>
      </w:r>
      <w:r>
        <w:rPr>
          <w:rFonts w:cstheme="minorHAnsi"/>
        </w:rPr>
        <w:instrText xml:space="preserve"> REF _Ref15647214 \r \h </w:instrText>
      </w:r>
      <w:r w:rsidR="00580F45">
        <w:rPr>
          <w:rFonts w:cstheme="minorHAnsi"/>
        </w:rPr>
        <w:instrText xml:space="preserve"> \* MERGEFORMAT </w:instrText>
      </w:r>
      <w:r>
        <w:rPr>
          <w:rFonts w:cstheme="minorHAnsi"/>
        </w:rPr>
      </w:r>
      <w:r>
        <w:rPr>
          <w:rFonts w:cstheme="minorHAnsi"/>
        </w:rPr>
        <w:fldChar w:fldCharType="separate"/>
      </w:r>
      <w:r w:rsidR="007D36A1">
        <w:rPr>
          <w:rFonts w:cstheme="minorHAnsi"/>
        </w:rPr>
        <w:t>8.1</w:t>
      </w:r>
      <w:r>
        <w:rPr>
          <w:rFonts w:cstheme="minorHAnsi"/>
        </w:rPr>
        <w:fldChar w:fldCharType="end"/>
      </w:r>
      <w:r>
        <w:rPr>
          <w:rFonts w:cstheme="minorHAnsi"/>
        </w:rPr>
        <w:t xml:space="preserve"> skal meddeles kontaktpunktet for Behandlingsansvarlig i henhold til Bilag </w:t>
      </w:r>
      <w:r w:rsidR="009E67ED">
        <w:rPr>
          <w:rFonts w:cstheme="minorHAnsi"/>
        </w:rPr>
        <w:t>C punkt C.</w:t>
      </w:r>
      <w:r w:rsidR="00E2234F">
        <w:rPr>
          <w:rFonts w:cstheme="minorHAnsi"/>
        </w:rPr>
        <w:t>9</w:t>
      </w:r>
      <w:r w:rsidR="00E906CF">
        <w:rPr>
          <w:rFonts w:cstheme="minorHAnsi"/>
        </w:rPr>
        <w:t>, og skal</w:t>
      </w:r>
      <w:r w:rsidR="00D84342" w:rsidRPr="00AB4632">
        <w:rPr>
          <w:rFonts w:cstheme="minorHAnsi"/>
          <w:color w:val="000000" w:themeColor="text1"/>
        </w:rPr>
        <w:t>:</w:t>
      </w:r>
      <w:bookmarkEnd w:id="206"/>
    </w:p>
    <w:p w14:paraId="51036553" w14:textId="77777777" w:rsidR="00D42CF6" w:rsidRPr="00AB4632" w:rsidRDefault="00D42CF6" w:rsidP="00580F45">
      <w:pPr>
        <w:rPr>
          <w:rFonts w:cstheme="minorHAnsi"/>
          <w:color w:val="000000" w:themeColor="text1"/>
          <w:szCs w:val="24"/>
        </w:rPr>
      </w:pPr>
    </w:p>
    <w:p w14:paraId="0A52FF57" w14:textId="77777777" w:rsidR="0054180F" w:rsidRPr="00AB4632"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beskrive arten av bruddet på personopplysningssikkerheten, herunder</w:t>
      </w:r>
      <w:r w:rsidR="00DE43D8">
        <w:rPr>
          <w:rFonts w:cstheme="minorHAnsi"/>
          <w:color w:val="000000" w:themeColor="text1"/>
          <w:szCs w:val="24"/>
        </w:rPr>
        <w:t>,</w:t>
      </w:r>
      <w:r w:rsidRPr="00AB4632">
        <w:rPr>
          <w:rFonts w:cstheme="minorHAnsi"/>
          <w:color w:val="000000" w:themeColor="text1"/>
          <w:szCs w:val="24"/>
        </w:rPr>
        <w:t xml:space="preserve"> når det er mulig, kategoriene av og omtrentlig antall registrerte som er berørt, og kategoriene av og omtrentlig antall registreringer av personopplysninger som er berørt,</w:t>
      </w:r>
    </w:p>
    <w:p w14:paraId="2D1A6C72" w14:textId="77777777" w:rsidR="0054180F" w:rsidRPr="00AB4632"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inneholde navnet på og kontaktopplysningene til personvernombudet eller et annet kontaktpunkt der mer informasjon kan innhentes,</w:t>
      </w:r>
    </w:p>
    <w:p w14:paraId="69BF21F6" w14:textId="77777777" w:rsidR="0054180F" w:rsidRPr="00AB4632"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beskrive de sannsynlige konsekvensene av bruddet på personopplysningssikkerheten,</w:t>
      </w:r>
      <w:r w:rsidR="00AB4632" w:rsidRPr="00AB4632">
        <w:rPr>
          <w:rFonts w:cstheme="minorHAnsi"/>
          <w:color w:val="000000" w:themeColor="text1"/>
          <w:szCs w:val="24"/>
        </w:rPr>
        <w:t xml:space="preserve"> og</w:t>
      </w:r>
    </w:p>
    <w:p w14:paraId="6486BE52" w14:textId="77777777" w:rsidR="00E906CF" w:rsidRDefault="0054180F" w:rsidP="00580F45">
      <w:pPr>
        <w:pStyle w:val="Listeavsnitt"/>
        <w:numPr>
          <w:ilvl w:val="0"/>
          <w:numId w:val="6"/>
        </w:numPr>
        <w:spacing w:after="200" w:line="276" w:lineRule="auto"/>
        <w:rPr>
          <w:rFonts w:cstheme="minorHAnsi"/>
          <w:color w:val="000000" w:themeColor="text1"/>
          <w:szCs w:val="24"/>
        </w:rPr>
      </w:pPr>
      <w:r w:rsidRPr="00AB4632">
        <w:rPr>
          <w:rFonts w:cstheme="minorHAnsi"/>
          <w:color w:val="000000" w:themeColor="text1"/>
          <w:szCs w:val="24"/>
        </w:rPr>
        <w:t xml:space="preserve">beskrive de tiltak som </w:t>
      </w:r>
      <w:r w:rsidR="00501CCB">
        <w:rPr>
          <w:rFonts w:cstheme="minorHAnsi"/>
          <w:color w:val="000000" w:themeColor="text1"/>
          <w:szCs w:val="24"/>
        </w:rPr>
        <w:t xml:space="preserve">Databehandleren </w:t>
      </w:r>
      <w:r w:rsidRPr="00AB4632">
        <w:rPr>
          <w:rFonts w:cstheme="minorHAnsi"/>
          <w:color w:val="000000" w:themeColor="text1"/>
          <w:szCs w:val="24"/>
        </w:rPr>
        <w:t>har truffet eller foreslår å treffe for å håndtere bruddet på personopplysningssikkerheten, herunder, dersom det er relevant, tiltak for å redusere eventuelle skadevirkninger som følge av bruddet.</w:t>
      </w:r>
      <w:r w:rsidRPr="00AB4632" w:rsidDel="0054180F">
        <w:rPr>
          <w:rFonts w:cstheme="minorHAnsi"/>
          <w:color w:val="000000" w:themeColor="text1"/>
          <w:szCs w:val="24"/>
        </w:rPr>
        <w:t xml:space="preserve"> </w:t>
      </w:r>
    </w:p>
    <w:p w14:paraId="20403578" w14:textId="77777777" w:rsidR="00E906CF" w:rsidRPr="00E906CF" w:rsidRDefault="00E906CF" w:rsidP="00580F45">
      <w:pPr>
        <w:spacing w:after="200" w:line="276" w:lineRule="auto"/>
        <w:rPr>
          <w:rFonts w:cstheme="minorHAnsi"/>
          <w:color w:val="000000" w:themeColor="text1"/>
          <w:szCs w:val="24"/>
        </w:rPr>
      </w:pPr>
      <w:r>
        <w:rPr>
          <w:rFonts w:cstheme="minorHAnsi"/>
          <w:color w:val="000000" w:themeColor="text1"/>
          <w:szCs w:val="24"/>
        </w:rPr>
        <w:lastRenderedPageBreak/>
        <w:t>Informasjonen kan</w:t>
      </w:r>
      <w:r w:rsidR="007C6D79">
        <w:rPr>
          <w:rFonts w:cstheme="minorHAnsi"/>
          <w:color w:val="000000" w:themeColor="text1"/>
          <w:szCs w:val="24"/>
        </w:rPr>
        <w:t xml:space="preserve"> i den grad det er nødvendig</w:t>
      </w:r>
      <w:r>
        <w:rPr>
          <w:rFonts w:cstheme="minorHAnsi"/>
          <w:color w:val="000000" w:themeColor="text1"/>
          <w:szCs w:val="24"/>
        </w:rPr>
        <w:t xml:space="preserve"> gis trinnvis uten </w:t>
      </w:r>
      <w:r w:rsidR="007C6D79">
        <w:rPr>
          <w:rFonts w:cstheme="minorHAnsi"/>
          <w:color w:val="000000" w:themeColor="text1"/>
          <w:szCs w:val="24"/>
        </w:rPr>
        <w:t>ytterligere ugrunnet opphold</w:t>
      </w:r>
      <w:r>
        <w:rPr>
          <w:rFonts w:cstheme="minorHAnsi"/>
          <w:color w:val="000000" w:themeColor="text1"/>
          <w:szCs w:val="24"/>
        </w:rPr>
        <w:t>.</w:t>
      </w:r>
    </w:p>
    <w:p w14:paraId="5A5002BA" w14:textId="77777777" w:rsidR="0013284E" w:rsidRPr="009E04B4" w:rsidRDefault="009858A8" w:rsidP="00580F45">
      <w:pPr>
        <w:pStyle w:val="Overskrift2"/>
        <w:rPr>
          <w:rFonts w:cstheme="minorHAnsi"/>
        </w:rPr>
      </w:pPr>
      <w:bookmarkStart w:id="207" w:name="_Toc237602438"/>
      <w:r w:rsidRPr="009E04B4">
        <w:rPr>
          <w:rFonts w:cstheme="minorHAnsi"/>
        </w:rPr>
        <w:t>Databehandler</w:t>
      </w:r>
      <w:r w:rsidR="0013284E" w:rsidRPr="009E04B4">
        <w:rPr>
          <w:rFonts w:cstheme="minorHAnsi"/>
        </w:rPr>
        <w:t xml:space="preserve"> </w:t>
      </w:r>
      <w:r w:rsidR="00A34B54" w:rsidRPr="009E04B4">
        <w:rPr>
          <w:rFonts w:cstheme="minorHAnsi"/>
        </w:rPr>
        <w:t xml:space="preserve">plikter å </w:t>
      </w:r>
      <w:r w:rsidR="0013284E" w:rsidRPr="009E04B4">
        <w:rPr>
          <w:rFonts w:cstheme="minorHAnsi"/>
        </w:rPr>
        <w:t xml:space="preserve">gjennomføre alle de tiltak som med rimelighet </w:t>
      </w:r>
      <w:r w:rsidR="00A34B54" w:rsidRPr="009E04B4">
        <w:rPr>
          <w:rFonts w:cstheme="minorHAnsi"/>
        </w:rPr>
        <w:t xml:space="preserve">kan </w:t>
      </w:r>
      <w:r w:rsidR="0013284E" w:rsidRPr="009E04B4">
        <w:rPr>
          <w:rFonts w:cstheme="minorHAnsi"/>
        </w:rPr>
        <w:t xml:space="preserve">kreves for å </w:t>
      </w:r>
      <w:r w:rsidR="007C6D79">
        <w:rPr>
          <w:rFonts w:cstheme="minorHAnsi"/>
        </w:rPr>
        <w:t>utbedre og</w:t>
      </w:r>
      <w:r w:rsidR="00AB4632">
        <w:rPr>
          <w:rFonts w:cstheme="minorHAnsi"/>
        </w:rPr>
        <w:t xml:space="preserve"> </w:t>
      </w:r>
      <w:r w:rsidR="0013284E" w:rsidRPr="009E04B4">
        <w:rPr>
          <w:rFonts w:cstheme="minorHAnsi"/>
        </w:rPr>
        <w:t xml:space="preserve">unngå </w:t>
      </w:r>
      <w:r w:rsidR="00A34B54" w:rsidRPr="009E04B4">
        <w:rPr>
          <w:rFonts w:cstheme="minorHAnsi"/>
        </w:rPr>
        <w:t>tilsvarende brudd</w:t>
      </w:r>
      <w:r w:rsidR="0013284E" w:rsidRPr="009E04B4">
        <w:rPr>
          <w:rFonts w:cstheme="minorHAnsi"/>
        </w:rPr>
        <w:t xml:space="preserve"> på personopplysningssikkerheten.</w:t>
      </w:r>
      <w:r w:rsidRPr="009E04B4">
        <w:rPr>
          <w:rFonts w:cstheme="minorHAnsi"/>
        </w:rPr>
        <w:t xml:space="preserve"> Databehandler</w:t>
      </w:r>
      <w:r w:rsidR="0013284E" w:rsidRPr="009E04B4">
        <w:rPr>
          <w:rFonts w:cstheme="minorHAnsi"/>
        </w:rPr>
        <w:t xml:space="preserve"> skal, så langt det er mulig, rådføre seg med Behandlingsansvarlig om de tiltak som skal gjennomføres</w:t>
      </w:r>
      <w:r w:rsidR="00AF36DC" w:rsidRPr="009E04B4">
        <w:rPr>
          <w:rFonts w:cstheme="minorHAnsi"/>
        </w:rPr>
        <w:t xml:space="preserve">, herunder vurdere </w:t>
      </w:r>
      <w:r w:rsidR="0013284E" w:rsidRPr="009E04B4">
        <w:rPr>
          <w:rFonts w:cstheme="minorHAnsi"/>
        </w:rPr>
        <w:t>Behandlingsansvarlig</w:t>
      </w:r>
      <w:r w:rsidR="00AF36DC" w:rsidRPr="009E04B4">
        <w:rPr>
          <w:rFonts w:cstheme="minorHAnsi"/>
        </w:rPr>
        <w:t xml:space="preserve">es </w:t>
      </w:r>
      <w:r w:rsidR="0081232E" w:rsidRPr="009E04B4">
        <w:rPr>
          <w:rFonts w:cstheme="minorHAnsi"/>
        </w:rPr>
        <w:t xml:space="preserve">eventuelle </w:t>
      </w:r>
      <w:r w:rsidR="00AF36DC" w:rsidRPr="009E04B4">
        <w:rPr>
          <w:rFonts w:cstheme="minorHAnsi"/>
        </w:rPr>
        <w:t>forslag til tiltak</w:t>
      </w:r>
      <w:r w:rsidR="0013284E" w:rsidRPr="009E04B4">
        <w:rPr>
          <w:rFonts w:cstheme="minorHAnsi"/>
        </w:rPr>
        <w:t>.</w:t>
      </w:r>
      <w:bookmarkEnd w:id="207"/>
      <w:r w:rsidR="00AB4632">
        <w:rPr>
          <w:rFonts w:cstheme="minorHAnsi"/>
        </w:rPr>
        <w:t xml:space="preserve"> </w:t>
      </w:r>
    </w:p>
    <w:p w14:paraId="4A857402" w14:textId="77777777" w:rsidR="00C07AAB" w:rsidRDefault="00C07AAB" w:rsidP="00C07AAB">
      <w:pPr>
        <w:pStyle w:val="Overskrift2"/>
        <w:numPr>
          <w:ilvl w:val="0"/>
          <w:numId w:val="0"/>
        </w:numPr>
        <w:ind w:left="-1"/>
        <w:rPr>
          <w:rFonts w:cstheme="minorHAnsi"/>
        </w:rPr>
      </w:pPr>
      <w:bookmarkStart w:id="208" w:name="_Ref16185696"/>
    </w:p>
    <w:p w14:paraId="7CC053C7" w14:textId="77777777" w:rsidR="0081232E" w:rsidRPr="009E04B4" w:rsidRDefault="00F50913" w:rsidP="00580F45">
      <w:pPr>
        <w:pStyle w:val="Overskrift2"/>
        <w:rPr>
          <w:rFonts w:cstheme="minorHAnsi"/>
        </w:rPr>
      </w:pPr>
      <w:bookmarkStart w:id="209" w:name="_Toc237602439"/>
      <w:r w:rsidRPr="009E04B4">
        <w:rPr>
          <w:rFonts w:cstheme="minorHAnsi"/>
        </w:rPr>
        <w:t>B</w:t>
      </w:r>
      <w:r w:rsidR="0013284E" w:rsidRPr="009E04B4">
        <w:rPr>
          <w:rFonts w:cstheme="minorHAnsi"/>
        </w:rPr>
        <w:t xml:space="preserve">ehandlingsansvarlig </w:t>
      </w:r>
      <w:r w:rsidR="00A34B54" w:rsidRPr="009E04B4">
        <w:rPr>
          <w:rFonts w:cstheme="minorHAnsi"/>
        </w:rPr>
        <w:t>er ansvarlig for</w:t>
      </w:r>
      <w:r w:rsidR="0013284E" w:rsidRPr="009E04B4">
        <w:rPr>
          <w:rFonts w:cstheme="minorHAnsi"/>
        </w:rPr>
        <w:t xml:space="preserve"> å </w:t>
      </w:r>
      <w:r w:rsidR="00AC47B8" w:rsidRPr="009E04B4">
        <w:rPr>
          <w:rFonts w:cstheme="minorHAnsi"/>
        </w:rPr>
        <w:t xml:space="preserve">underrette </w:t>
      </w:r>
      <w:r w:rsidR="0013284E" w:rsidRPr="009E04B4">
        <w:rPr>
          <w:rFonts w:cstheme="minorHAnsi"/>
        </w:rPr>
        <w:t>Datatilsynet og de berørte registrerte om brudd på personopplysningssikkerheten.</w:t>
      </w:r>
      <w:r w:rsidR="009858A8" w:rsidRPr="009E04B4">
        <w:rPr>
          <w:rFonts w:cstheme="minorHAnsi"/>
        </w:rPr>
        <w:t xml:space="preserve"> </w:t>
      </w:r>
      <w:r w:rsidR="001474E5">
        <w:rPr>
          <w:rFonts w:cstheme="minorHAnsi"/>
        </w:rPr>
        <w:t xml:space="preserve">Databehandler skal </w:t>
      </w:r>
      <w:r w:rsidR="00E319D1">
        <w:rPr>
          <w:rFonts w:cstheme="minorHAnsi"/>
        </w:rPr>
        <w:t xml:space="preserve">ikke </w:t>
      </w:r>
      <w:r w:rsidR="001474E5">
        <w:rPr>
          <w:rFonts w:cstheme="minorHAnsi"/>
        </w:rPr>
        <w:t>informere tredjeparter om brudd på personopplysningssikkerheten med mindre noe annet er påkrevd etter gjeldende rett</w:t>
      </w:r>
      <w:r w:rsidR="00DE43D8">
        <w:rPr>
          <w:rFonts w:cstheme="minorHAnsi"/>
        </w:rPr>
        <w:t xml:space="preserve"> eller det følger av uttrykkelig skriftlig instruks fra Behandlingsansvarlig</w:t>
      </w:r>
      <w:r w:rsidR="001474E5">
        <w:rPr>
          <w:rFonts w:cstheme="minorHAnsi"/>
        </w:rPr>
        <w:t>.</w:t>
      </w:r>
      <w:bookmarkEnd w:id="208"/>
      <w:bookmarkEnd w:id="209"/>
    </w:p>
    <w:p w14:paraId="795AFE70" w14:textId="77777777" w:rsidR="00B2016E" w:rsidRPr="009E04B4" w:rsidRDefault="00A229E4" w:rsidP="00580F45">
      <w:pPr>
        <w:pStyle w:val="Overskrift1"/>
      </w:pPr>
      <w:bookmarkStart w:id="210" w:name="_Hlt26694799"/>
      <w:bookmarkStart w:id="211" w:name="_Ref15648607"/>
      <w:bookmarkStart w:id="212" w:name="_Ref15886630"/>
      <w:bookmarkStart w:id="213" w:name="_Toc237602440"/>
      <w:bookmarkStart w:id="214" w:name="_Toc237602519"/>
      <w:bookmarkStart w:id="215" w:name="_Toc237603728"/>
      <w:bookmarkStart w:id="216" w:name="_Toc237603933"/>
      <w:bookmarkEnd w:id="210"/>
      <w:r w:rsidRPr="009E04B4">
        <w:rPr>
          <w:caps w:val="0"/>
        </w:rPr>
        <w:t xml:space="preserve">Bruk av </w:t>
      </w:r>
      <w:bookmarkEnd w:id="211"/>
      <w:bookmarkEnd w:id="212"/>
      <w:r w:rsidR="006B2BE7">
        <w:rPr>
          <w:caps w:val="0"/>
        </w:rPr>
        <w:t>Underdatabehandler</w:t>
      </w:r>
      <w:bookmarkStart w:id="217" w:name="_Ref501570867"/>
      <w:bookmarkEnd w:id="213"/>
      <w:bookmarkEnd w:id="214"/>
      <w:bookmarkEnd w:id="215"/>
      <w:bookmarkEnd w:id="216"/>
    </w:p>
    <w:p w14:paraId="32E00659" w14:textId="77777777" w:rsidR="00445A9E" w:rsidRDefault="002A1421" w:rsidP="00580F45">
      <w:pPr>
        <w:pStyle w:val="Overskrift2"/>
      </w:pPr>
      <w:bookmarkStart w:id="218" w:name="_Toc237602441"/>
      <w:r w:rsidRPr="009E04B4">
        <w:t xml:space="preserve">Databehandler kan kun </w:t>
      </w:r>
      <w:r w:rsidR="001474E5">
        <w:t>benytte</w:t>
      </w:r>
      <w:r w:rsidR="001474E5" w:rsidRPr="009E04B4">
        <w:t xml:space="preserve"> </w:t>
      </w:r>
      <w:r w:rsidR="006B2BE7">
        <w:t>Underdatabehandler</w:t>
      </w:r>
      <w:r w:rsidRPr="009E04B4">
        <w:t xml:space="preserve"> etter forutgående </w:t>
      </w:r>
      <w:r w:rsidR="001474E5">
        <w:t xml:space="preserve">generell eller spesifikk </w:t>
      </w:r>
      <w:r w:rsidRPr="009E04B4">
        <w:t>skriftlig tillatelse fra Behandlingsansvarlig</w:t>
      </w:r>
      <w:r w:rsidR="007C6D79">
        <w:t xml:space="preserve"> i samsvar med Databehandleravtalens Bilag B</w:t>
      </w:r>
      <w:r w:rsidRPr="009E04B4">
        <w:t xml:space="preserve">. </w:t>
      </w:r>
      <w:r w:rsidR="009156D1">
        <w:t>Oversikt over g</w:t>
      </w:r>
      <w:r w:rsidR="007C6D79">
        <w:t xml:space="preserve">odkjente </w:t>
      </w:r>
      <w:r w:rsidR="006B2BE7">
        <w:t>Underdatabehandlere</w:t>
      </w:r>
      <w:r w:rsidR="007C6D79">
        <w:t xml:space="preserve"> </w:t>
      </w:r>
      <w:r w:rsidR="00D26BCF">
        <w:t>fremgår</w:t>
      </w:r>
      <w:r w:rsidR="00D26BCF" w:rsidRPr="009E04B4">
        <w:t xml:space="preserve"> av </w:t>
      </w:r>
      <w:r w:rsidR="00D26BCF">
        <w:t>Databehandleravtalens Bilag B</w:t>
      </w:r>
      <w:r w:rsidR="00D26BCF" w:rsidRPr="009E04B4">
        <w:t>.</w:t>
      </w:r>
      <w:bookmarkEnd w:id="218"/>
      <w:r w:rsidR="00D26BCF">
        <w:t xml:space="preserve"> </w:t>
      </w:r>
      <w:bookmarkStart w:id="219" w:name="_Ref15633243"/>
    </w:p>
    <w:p w14:paraId="57606151" w14:textId="77777777" w:rsidR="00CF5B0E" w:rsidRPr="00CF5B0E" w:rsidRDefault="00CF5B0E" w:rsidP="00580F45"/>
    <w:p w14:paraId="27824A3A" w14:textId="77777777" w:rsidR="00736482" w:rsidRDefault="00736482" w:rsidP="00580F45">
      <w:pPr>
        <w:pStyle w:val="Overskrift2"/>
      </w:pPr>
      <w:bookmarkStart w:id="220" w:name="_Toc237602442"/>
      <w:r w:rsidRPr="009E04B4">
        <w:t xml:space="preserve">Dersom en Databehandler engasjerer en </w:t>
      </w:r>
      <w:r w:rsidR="00112095">
        <w:t>Underdatabehandler</w:t>
      </w:r>
      <w:r w:rsidRPr="009E04B4">
        <w:t xml:space="preserve"> for å utføre spesifikke behandlingsaktiviteter på vegne av den Behandlingsansvarlige, </w:t>
      </w:r>
      <w:r w:rsidR="00BD7E2C">
        <w:t xml:space="preserve">plikter Databehandler å inngå skriftlig avtale med </w:t>
      </w:r>
      <w:r w:rsidR="002D7BA2">
        <w:t>Underdatabehandler</w:t>
      </w:r>
      <w:r w:rsidR="003F6BF3">
        <w:t>en</w:t>
      </w:r>
      <w:r w:rsidR="00D26BCF">
        <w:t xml:space="preserve"> som pålegger denne</w:t>
      </w:r>
      <w:r w:rsidR="00BD7E2C">
        <w:t xml:space="preserve"> </w:t>
      </w:r>
      <w:r w:rsidR="006B2BE7">
        <w:t xml:space="preserve">tilsvarende </w:t>
      </w:r>
      <w:r w:rsidR="00BD7E2C">
        <w:t>forpliktelse</w:t>
      </w:r>
      <w:r w:rsidR="006B2BE7">
        <w:t>r</w:t>
      </w:r>
      <w:r w:rsidR="008D5D06">
        <w:t xml:space="preserve"> med hensyn til vern av personopplysninger</w:t>
      </w:r>
      <w:r w:rsidR="00BD7E2C">
        <w:t xml:space="preserve"> som Databehandleren selv er underlagt etter denne Databehandleravtalen. </w:t>
      </w:r>
      <w:bookmarkEnd w:id="219"/>
      <w:r w:rsidR="002563B8">
        <w:t>Se punkt 9.7 med hensyn til bruk av standard tredjepartstjenester.</w:t>
      </w:r>
      <w:bookmarkEnd w:id="220"/>
    </w:p>
    <w:p w14:paraId="4C6658D4" w14:textId="77777777" w:rsidR="00774B55" w:rsidRDefault="00774B55" w:rsidP="00580F45"/>
    <w:p w14:paraId="0D6A9AFB" w14:textId="77777777" w:rsidR="00774B55" w:rsidRDefault="00774B55" w:rsidP="00580F45">
      <w:pPr>
        <w:pStyle w:val="Overskrift2"/>
      </w:pPr>
      <w:bookmarkStart w:id="221" w:name="_Ref16186134"/>
      <w:bookmarkStart w:id="222" w:name="_Toc237602443"/>
      <w:r w:rsidRPr="009E04B4">
        <w:t xml:space="preserve">Databehandler skal kun engasjere </w:t>
      </w:r>
      <w:r w:rsidR="00863C58">
        <w:t>Underdatabehandlere</w:t>
      </w:r>
      <w:r w:rsidRPr="009E04B4">
        <w:t xml:space="preserve"> som gjennomfører egnede tekniske og organisatoriske tiltak som sikrer at behandlingen oppfyller kravene etter Gjeldende personvernregler. Databehandler skal gjennomføre kontroller av </w:t>
      </w:r>
      <w:r w:rsidR="00863C58">
        <w:t>Underdatabehandlere</w:t>
      </w:r>
      <w:r w:rsidRPr="009E04B4">
        <w:t xml:space="preserve"> for å verifisere </w:t>
      </w:r>
      <w:r w:rsidR="00445A9E">
        <w:t>at tilfredsstillende tiltak er iverksatt</w:t>
      </w:r>
      <w:r w:rsidRPr="009E04B4">
        <w:t xml:space="preserve">. </w:t>
      </w:r>
      <w:r w:rsidR="0017327F">
        <w:t>Databehandler</w:t>
      </w:r>
      <w:r w:rsidRPr="009E04B4">
        <w:t xml:space="preserve"> skal kunne fremlegge rapporter fra slike kontroller for Behandlingsansvarlig</w:t>
      </w:r>
      <w:r>
        <w:t xml:space="preserve"> på forespørsel</w:t>
      </w:r>
      <w:r w:rsidRPr="009E04B4">
        <w:t>.</w:t>
      </w:r>
      <w:bookmarkEnd w:id="221"/>
      <w:bookmarkEnd w:id="222"/>
    </w:p>
    <w:p w14:paraId="4DC83A1E" w14:textId="77777777" w:rsidR="001A3D51" w:rsidRDefault="001A3D51" w:rsidP="00580F45"/>
    <w:p w14:paraId="156A6DD0" w14:textId="77777777" w:rsidR="001A3D51" w:rsidRDefault="001A3D51" w:rsidP="00580F45">
      <w:pPr>
        <w:pStyle w:val="Overskrift2"/>
      </w:pPr>
      <w:bookmarkStart w:id="223" w:name="_Toc237602444"/>
      <w:r>
        <w:t xml:space="preserve">Dersom Behandlingsansvarlig motsetter seg </w:t>
      </w:r>
      <w:r w:rsidR="00445A9E">
        <w:t xml:space="preserve">endringer i </w:t>
      </w:r>
      <w:r>
        <w:t>bruk</w:t>
      </w:r>
      <w:r w:rsidR="00445A9E">
        <w:t>en</w:t>
      </w:r>
      <w:r>
        <w:t xml:space="preserve"> av </w:t>
      </w:r>
      <w:r w:rsidR="00196AD5">
        <w:t>Underdatabehandlere</w:t>
      </w:r>
      <w:r>
        <w:t xml:space="preserve"> etter </w:t>
      </w:r>
      <w:r w:rsidR="00445A9E">
        <w:t xml:space="preserve">Databehandleravtalens Bilag B </w:t>
      </w:r>
      <w:r>
        <w:t>punkt</w:t>
      </w:r>
      <w:r w:rsidR="00445A9E">
        <w:t xml:space="preserve"> B.1</w:t>
      </w:r>
      <w:r>
        <w:t xml:space="preserve"> skal Partene i god tro forhandle </w:t>
      </w:r>
      <w:r w:rsidR="00196AD5">
        <w:t xml:space="preserve">med sikte på å </w:t>
      </w:r>
      <w:r>
        <w:t>enes om en rimelig løsning på hvordan videre levering av tjenestene under Hovedavtalen skal gjennomføres, herunder</w:t>
      </w:r>
      <w:r w:rsidR="0017327F">
        <w:t xml:space="preserve"> om</w:t>
      </w:r>
      <w:r>
        <w:t xml:space="preserve"> fordeling av eventuelle kostnader mellom Partene.</w:t>
      </w:r>
      <w:r w:rsidR="00445A9E">
        <w:t xml:space="preserve"> Endringen i bruk av </w:t>
      </w:r>
      <w:r w:rsidR="00196AD5">
        <w:t>Underdatabehandlere</w:t>
      </w:r>
      <w:r w:rsidR="00445A9E">
        <w:t xml:space="preserve"> kan ikke gjennomføres før Partene har kommet til enighet.</w:t>
      </w:r>
      <w:bookmarkEnd w:id="223"/>
    </w:p>
    <w:p w14:paraId="2F038108" w14:textId="77777777" w:rsidR="00736482" w:rsidRPr="009E04B4" w:rsidRDefault="00736482" w:rsidP="00580F45">
      <w:pPr>
        <w:pStyle w:val="Listeavsnitt"/>
        <w:rPr>
          <w:rFonts w:cstheme="minorHAnsi"/>
          <w:color w:val="4472C4" w:themeColor="accent1"/>
          <w:szCs w:val="24"/>
        </w:rPr>
      </w:pPr>
    </w:p>
    <w:p w14:paraId="3479D9C9" w14:textId="77777777" w:rsidR="00736482" w:rsidRPr="00BD7E2C" w:rsidRDefault="00736482" w:rsidP="00580F45">
      <w:pPr>
        <w:pStyle w:val="Overskrift2"/>
        <w:rPr>
          <w:rFonts w:cstheme="minorHAnsi"/>
          <w:color w:val="4472C4" w:themeColor="accent1"/>
          <w:szCs w:val="24"/>
        </w:rPr>
      </w:pPr>
      <w:bookmarkStart w:id="224" w:name="_Toc237602445"/>
      <w:r w:rsidRPr="009E04B4">
        <w:t xml:space="preserve">Dersom </w:t>
      </w:r>
      <w:r w:rsidR="00112095">
        <w:t>Underdatabehandler</w:t>
      </w:r>
      <w:r w:rsidR="00BD7E2C">
        <w:t>en</w:t>
      </w:r>
      <w:r w:rsidR="00D67BC4" w:rsidRPr="009E04B4">
        <w:t xml:space="preserve"> </w:t>
      </w:r>
      <w:r w:rsidRPr="009E04B4">
        <w:t>ikke oppfyller sine forpliktelser med hensyn til vern av personopplysninger, skal Databehandleren overfor den Behandlingsansvarlige ha fullt ansvar på samme måte som om Databehandler selv sto for behandlingen.</w:t>
      </w:r>
      <w:bookmarkEnd w:id="224"/>
    </w:p>
    <w:p w14:paraId="41A4D19B" w14:textId="77777777" w:rsidR="00736482" w:rsidRPr="009E04B4" w:rsidRDefault="00736482" w:rsidP="00580F45">
      <w:pPr>
        <w:pStyle w:val="Listeavsnitt"/>
        <w:rPr>
          <w:rFonts w:cstheme="minorHAnsi"/>
          <w:color w:val="4472C4" w:themeColor="accent1"/>
          <w:szCs w:val="24"/>
        </w:rPr>
      </w:pPr>
    </w:p>
    <w:p w14:paraId="6B09FC20" w14:textId="77777777" w:rsidR="00120A8F" w:rsidRDefault="00736482" w:rsidP="00580F45">
      <w:pPr>
        <w:pStyle w:val="Overskrift2"/>
      </w:pPr>
      <w:bookmarkStart w:id="225" w:name="_Toc237602446"/>
      <w:r w:rsidRPr="009E04B4">
        <w:lastRenderedPageBreak/>
        <w:t xml:space="preserve">Databehandler plikter å forelegge avtaler med </w:t>
      </w:r>
      <w:r w:rsidR="00A94BC6">
        <w:t>Underdatabehandlere</w:t>
      </w:r>
      <w:r w:rsidRPr="009E04B4">
        <w:t xml:space="preserve"> for Behandlingsansvarlig </w:t>
      </w:r>
      <w:r w:rsidR="00774B55">
        <w:t>på</w:t>
      </w:r>
      <w:r w:rsidR="00774B55" w:rsidRPr="009E04B4">
        <w:t xml:space="preserve"> </w:t>
      </w:r>
      <w:r w:rsidRPr="009E04B4">
        <w:t>forespørsel</w:t>
      </w:r>
      <w:r w:rsidR="003F6BF3">
        <w:t>.</w:t>
      </w:r>
      <w:r w:rsidRPr="009E04B4">
        <w:t xml:space="preserve"> </w:t>
      </w:r>
      <w:r w:rsidR="003F6BF3">
        <w:t xml:space="preserve">Dette gjelder likevel bare de delene av avtalen som </w:t>
      </w:r>
      <w:r w:rsidR="00DB5085">
        <w:t xml:space="preserve">er relevant for behandlingen av personopplysningene og </w:t>
      </w:r>
      <w:r w:rsidRPr="009E04B4">
        <w:t>med de begrensninger som eventuelt måtte følge av lov eller forskrift.</w:t>
      </w:r>
      <w:bookmarkEnd w:id="217"/>
      <w:r w:rsidR="00DB5085">
        <w:t xml:space="preserve"> Rent kommersielle vilkår kan </w:t>
      </w:r>
      <w:r w:rsidR="00F473A4">
        <w:t xml:space="preserve">uansett </w:t>
      </w:r>
      <w:r w:rsidR="00DB5085">
        <w:t>ikke kreves fremlagt.</w:t>
      </w:r>
      <w:bookmarkEnd w:id="225"/>
    </w:p>
    <w:p w14:paraId="791A4923" w14:textId="77777777" w:rsidR="002563B8" w:rsidRDefault="002563B8" w:rsidP="002563B8"/>
    <w:p w14:paraId="0074CB1D" w14:textId="77777777" w:rsidR="00F84742" w:rsidRPr="002563B8" w:rsidRDefault="002563B8" w:rsidP="00DA53C2">
      <w:pPr>
        <w:pStyle w:val="Overskrift2"/>
      </w:pPr>
      <w:bookmarkStart w:id="226" w:name="_Toc237602447"/>
      <w:r>
        <w:t>I den utstrekning Databehandleren benytter underleverandør som leverer standardiserte tredjepartstjenester</w:t>
      </w:r>
      <w:r w:rsidRPr="002563B8">
        <w:t xml:space="preserve"> som Behandlingsansvarlig uttrykkelig har akseptert at leveres på underleverandørens standardvilkår i henhold til Hovedavtalen, og som Databehandleren følger opp på Behandlingsansvarliges vegne</w:t>
      </w:r>
      <w:r>
        <w:t xml:space="preserve">, kan partene bli enige om at underleverandørens standard databehandleravtale legges til grunn og gjøres gjeldende direkte overfor Behandlingsansvarlig </w:t>
      </w:r>
      <w:r w:rsidR="00FF17C4">
        <w:t xml:space="preserve">som et direkte databehandlerforhold </w:t>
      </w:r>
      <w:r>
        <w:t>(altså ikke som Underdatabehandler) forutsatt at den oppfyller kravene i Gjeldende personvernregler</w:t>
      </w:r>
      <w:r w:rsidR="009D4452">
        <w:t>. Databehandleren skal følge opp databehandleravtalen med underleverandøren på vegne av Behandlingsansvarlig med mindre annet er avtalt i det enkelte tilfellet</w:t>
      </w:r>
      <w:r>
        <w:t>.</w:t>
      </w:r>
      <w:bookmarkEnd w:id="226"/>
      <w:r>
        <w:t xml:space="preserve"> </w:t>
      </w:r>
    </w:p>
    <w:p w14:paraId="1BA0D3B5" w14:textId="77777777" w:rsidR="00B2016E" w:rsidRPr="009E04B4" w:rsidRDefault="00DF5C4D" w:rsidP="00580F45">
      <w:pPr>
        <w:pStyle w:val="Overskrift1"/>
      </w:pPr>
      <w:bookmarkStart w:id="227" w:name="_Toc237602448"/>
      <w:bookmarkStart w:id="228" w:name="_Toc237602520"/>
      <w:bookmarkStart w:id="229" w:name="_Toc237603729"/>
      <w:bookmarkStart w:id="230" w:name="_Toc237603934"/>
      <w:r w:rsidRPr="009E04B4">
        <w:rPr>
          <w:caps w:val="0"/>
        </w:rPr>
        <w:t xml:space="preserve">Overføring av personopplysninger til </w:t>
      </w:r>
      <w:r>
        <w:rPr>
          <w:caps w:val="0"/>
        </w:rPr>
        <w:t xml:space="preserve">land utenfor </w:t>
      </w:r>
      <w:r w:rsidR="004640EC">
        <w:rPr>
          <w:caps w:val="0"/>
        </w:rPr>
        <w:t>EØS</w:t>
      </w:r>
      <w:r>
        <w:rPr>
          <w:caps w:val="0"/>
        </w:rPr>
        <w:t>-området</w:t>
      </w:r>
      <w:bookmarkEnd w:id="227"/>
      <w:bookmarkEnd w:id="228"/>
      <w:bookmarkEnd w:id="229"/>
      <w:bookmarkEnd w:id="230"/>
    </w:p>
    <w:p w14:paraId="03E674C4" w14:textId="77777777" w:rsidR="0005618D" w:rsidRDefault="00FC7791" w:rsidP="00580F45">
      <w:pPr>
        <w:pStyle w:val="Overskrift2"/>
        <w:rPr>
          <w:rFonts w:cstheme="minorHAnsi"/>
        </w:rPr>
      </w:pPr>
      <w:bookmarkStart w:id="231" w:name="_Ref15887473"/>
      <w:bookmarkStart w:id="232" w:name="_Toc237602449"/>
      <w:r w:rsidRPr="009E04B4">
        <w:rPr>
          <w:rFonts w:cstheme="minorHAnsi"/>
        </w:rPr>
        <w:t>Personopplysninger kan bare overføres til</w:t>
      </w:r>
      <w:r w:rsidR="00E62F9B">
        <w:rPr>
          <w:rFonts w:cstheme="minorHAnsi"/>
        </w:rPr>
        <w:t xml:space="preserve"> et land utenfor EØS-området ('T</w:t>
      </w:r>
      <w:r w:rsidRPr="009E04B4">
        <w:rPr>
          <w:rFonts w:cstheme="minorHAnsi"/>
        </w:rPr>
        <w:t>redjestat</w:t>
      </w:r>
      <w:r w:rsidR="00E62F9B">
        <w:rPr>
          <w:rFonts w:cstheme="minorHAnsi"/>
        </w:rPr>
        <w:t>')</w:t>
      </w:r>
      <w:r w:rsidRPr="009E04B4">
        <w:rPr>
          <w:rFonts w:cstheme="minorHAnsi"/>
        </w:rPr>
        <w:t xml:space="preserve"> eller til internasjonal organisasjon hvis Behandlingsansvarlig skriftlig har godkjent slik overføring</w:t>
      </w:r>
      <w:r w:rsidR="00390765">
        <w:rPr>
          <w:rFonts w:cstheme="minorHAnsi"/>
        </w:rPr>
        <w:t xml:space="preserve"> og vilkårene i punkt </w:t>
      </w:r>
      <w:r w:rsidR="00390765">
        <w:rPr>
          <w:rFonts w:cstheme="minorHAnsi"/>
        </w:rPr>
        <w:fldChar w:fldCharType="begin"/>
      </w:r>
      <w:r w:rsidR="00390765">
        <w:rPr>
          <w:rFonts w:cstheme="minorHAnsi"/>
        </w:rPr>
        <w:instrText xml:space="preserve"> REF _Ref24970902 \r \h </w:instrText>
      </w:r>
      <w:r w:rsidR="00390765">
        <w:rPr>
          <w:rFonts w:cstheme="minorHAnsi"/>
        </w:rPr>
      </w:r>
      <w:r w:rsidR="00390765">
        <w:rPr>
          <w:rFonts w:cstheme="minorHAnsi"/>
        </w:rPr>
        <w:fldChar w:fldCharType="separate"/>
      </w:r>
      <w:r w:rsidR="007D36A1">
        <w:rPr>
          <w:rFonts w:cstheme="minorHAnsi"/>
        </w:rPr>
        <w:t>10.3</w:t>
      </w:r>
      <w:r w:rsidR="00390765">
        <w:rPr>
          <w:rFonts w:cstheme="minorHAnsi"/>
        </w:rPr>
        <w:fldChar w:fldCharType="end"/>
      </w:r>
      <w:r w:rsidR="00390765">
        <w:rPr>
          <w:rFonts w:cstheme="minorHAnsi"/>
        </w:rPr>
        <w:t xml:space="preserve"> er oppfylt</w:t>
      </w:r>
      <w:r w:rsidRPr="009E04B4">
        <w:rPr>
          <w:rFonts w:cstheme="minorHAnsi"/>
        </w:rPr>
        <w:t xml:space="preserve">. </w:t>
      </w:r>
      <w:r w:rsidR="001A3D51">
        <w:rPr>
          <w:rFonts w:cstheme="minorHAnsi"/>
        </w:rPr>
        <w:t>Som overføring regnes blant annet å:</w:t>
      </w:r>
      <w:bookmarkEnd w:id="231"/>
      <w:bookmarkEnd w:id="232"/>
    </w:p>
    <w:p w14:paraId="3B1A300C" w14:textId="77777777" w:rsidR="001A3D51" w:rsidRPr="009E04B4" w:rsidRDefault="001A3D51" w:rsidP="00580F45">
      <w:pPr>
        <w:pStyle w:val="Listeavsnitt"/>
        <w:numPr>
          <w:ilvl w:val="1"/>
          <w:numId w:val="5"/>
        </w:numPr>
        <w:rPr>
          <w:rFonts w:cstheme="minorHAnsi"/>
          <w:szCs w:val="24"/>
        </w:rPr>
      </w:pPr>
      <w:r>
        <w:rPr>
          <w:rFonts w:cstheme="minorHAnsi"/>
          <w:szCs w:val="24"/>
        </w:rPr>
        <w:t>behandle personopplysningene i datasentre</w:t>
      </w:r>
      <w:r w:rsidR="00CC719E">
        <w:rPr>
          <w:rFonts w:cstheme="minorHAnsi"/>
          <w:szCs w:val="24"/>
        </w:rPr>
        <w:t xml:space="preserve"> o.l.</w:t>
      </w:r>
      <w:r>
        <w:rPr>
          <w:rFonts w:cstheme="minorHAnsi"/>
          <w:szCs w:val="24"/>
        </w:rPr>
        <w:t xml:space="preserve"> som er lokalisert </w:t>
      </w:r>
      <w:r w:rsidRPr="009E04B4">
        <w:rPr>
          <w:rFonts w:cstheme="minorHAnsi"/>
          <w:szCs w:val="24"/>
        </w:rPr>
        <w:t xml:space="preserve">i </w:t>
      </w:r>
      <w:r>
        <w:rPr>
          <w:rFonts w:cstheme="minorHAnsi"/>
          <w:szCs w:val="24"/>
        </w:rPr>
        <w:t>T</w:t>
      </w:r>
      <w:r w:rsidRPr="009E04B4">
        <w:rPr>
          <w:rFonts w:cstheme="minorHAnsi"/>
          <w:szCs w:val="24"/>
        </w:rPr>
        <w:t>redje</w:t>
      </w:r>
      <w:r w:rsidR="0017327F">
        <w:rPr>
          <w:rFonts w:cstheme="minorHAnsi"/>
          <w:szCs w:val="24"/>
        </w:rPr>
        <w:t>stat</w:t>
      </w:r>
      <w:r w:rsidR="00CC719E">
        <w:rPr>
          <w:rFonts w:cstheme="minorHAnsi"/>
          <w:szCs w:val="24"/>
        </w:rPr>
        <w:t xml:space="preserve"> eller av personell som er lokalisert i Tredjestat (ved fjerntilgang)</w:t>
      </w:r>
      <w:r w:rsidR="00EE1A3E">
        <w:rPr>
          <w:rFonts w:cstheme="minorHAnsi"/>
          <w:szCs w:val="24"/>
        </w:rPr>
        <w:t>;</w:t>
      </w:r>
    </w:p>
    <w:p w14:paraId="76B21E53" w14:textId="77777777" w:rsidR="00EE1A3E" w:rsidRPr="009E04B4" w:rsidRDefault="00EE1A3E" w:rsidP="00EE1A3E">
      <w:pPr>
        <w:pStyle w:val="Listeavsnitt"/>
        <w:numPr>
          <w:ilvl w:val="1"/>
          <w:numId w:val="5"/>
        </w:numPr>
        <w:rPr>
          <w:rFonts w:cstheme="minorHAnsi"/>
          <w:szCs w:val="24"/>
        </w:rPr>
      </w:pPr>
      <w:r w:rsidRPr="009E04B4">
        <w:rPr>
          <w:rFonts w:cstheme="minorHAnsi"/>
          <w:szCs w:val="24"/>
        </w:rPr>
        <w:t xml:space="preserve">overlate behandlingen av personopplysninger til </w:t>
      </w:r>
      <w:r>
        <w:rPr>
          <w:rFonts w:cstheme="minorHAnsi"/>
          <w:szCs w:val="24"/>
        </w:rPr>
        <w:t>Underdatabehandler</w:t>
      </w:r>
      <w:r w:rsidRPr="009E04B4">
        <w:rPr>
          <w:rFonts w:cstheme="minorHAnsi"/>
          <w:szCs w:val="24"/>
        </w:rPr>
        <w:t xml:space="preserve"> i </w:t>
      </w:r>
      <w:r>
        <w:rPr>
          <w:rFonts w:cstheme="minorHAnsi"/>
          <w:szCs w:val="24"/>
        </w:rPr>
        <w:t>T</w:t>
      </w:r>
      <w:r w:rsidRPr="009E04B4">
        <w:rPr>
          <w:rFonts w:cstheme="minorHAnsi"/>
          <w:szCs w:val="24"/>
        </w:rPr>
        <w:t>redje</w:t>
      </w:r>
      <w:r>
        <w:rPr>
          <w:rFonts w:cstheme="minorHAnsi"/>
          <w:szCs w:val="24"/>
        </w:rPr>
        <w:t>stat; eller</w:t>
      </w:r>
      <w:r w:rsidRPr="009E04B4">
        <w:rPr>
          <w:rFonts w:cstheme="minorHAnsi"/>
          <w:szCs w:val="24"/>
        </w:rPr>
        <w:t xml:space="preserve"> </w:t>
      </w:r>
    </w:p>
    <w:p w14:paraId="2A425622" w14:textId="77777777" w:rsidR="00EE1A3E" w:rsidRPr="009E04B4" w:rsidRDefault="00EE1A3E" w:rsidP="00EE1A3E">
      <w:pPr>
        <w:pStyle w:val="Listeavsnitt"/>
        <w:numPr>
          <w:ilvl w:val="1"/>
          <w:numId w:val="5"/>
        </w:numPr>
        <w:rPr>
          <w:rFonts w:cstheme="minorHAnsi"/>
          <w:szCs w:val="24"/>
        </w:rPr>
      </w:pPr>
      <w:r>
        <w:rPr>
          <w:rFonts w:cstheme="minorHAnsi"/>
          <w:szCs w:val="24"/>
        </w:rPr>
        <w:t xml:space="preserve">utlevere </w:t>
      </w:r>
      <w:r w:rsidRPr="009E04B4">
        <w:rPr>
          <w:rFonts w:cstheme="minorHAnsi"/>
          <w:szCs w:val="24"/>
        </w:rPr>
        <w:t xml:space="preserve">personopplysningene til en Behandlingsansvarlig i </w:t>
      </w:r>
      <w:r>
        <w:rPr>
          <w:rFonts w:cstheme="minorHAnsi"/>
          <w:szCs w:val="24"/>
        </w:rPr>
        <w:t>Tredjestat</w:t>
      </w:r>
      <w:r w:rsidRPr="009E04B4">
        <w:rPr>
          <w:rFonts w:cstheme="minorHAnsi"/>
          <w:szCs w:val="24"/>
        </w:rPr>
        <w:t xml:space="preserve"> eller i en </w:t>
      </w:r>
      <w:r>
        <w:rPr>
          <w:rFonts w:cstheme="minorHAnsi"/>
          <w:szCs w:val="24"/>
        </w:rPr>
        <w:t>i</w:t>
      </w:r>
      <w:r w:rsidRPr="009E04B4">
        <w:rPr>
          <w:rFonts w:cstheme="minorHAnsi"/>
          <w:szCs w:val="24"/>
        </w:rPr>
        <w:t>nternasjonal organisasjon</w:t>
      </w:r>
      <w:r>
        <w:rPr>
          <w:rFonts w:cstheme="minorHAnsi"/>
          <w:szCs w:val="24"/>
        </w:rPr>
        <w:t>.</w:t>
      </w:r>
    </w:p>
    <w:p w14:paraId="4DEF131E" w14:textId="77777777" w:rsidR="001A3D51" w:rsidRPr="001A3D51" w:rsidRDefault="001A3D51" w:rsidP="00580F45"/>
    <w:p w14:paraId="67BD4BA6" w14:textId="77777777" w:rsidR="00720E4A" w:rsidRDefault="00720E4A" w:rsidP="00580F45">
      <w:pPr>
        <w:pStyle w:val="Overskrift2"/>
      </w:pPr>
      <w:bookmarkStart w:id="233" w:name="_Toc237602450"/>
      <w:r w:rsidRPr="00DD3A1B">
        <w:rPr>
          <w:rFonts w:cstheme="minorHAnsi"/>
        </w:rPr>
        <w:t xml:space="preserve">Databehandler kan likevel overføre personopplysninger dersom det kreves i henhold til gjeldende rett i EØS-området. I slike tilfeller skal Databehandler underrette Behandlingsansvarlig </w:t>
      </w:r>
      <w:r w:rsidR="00E62F9B">
        <w:t>så langt dette er tillat ved lov</w:t>
      </w:r>
      <w:r w:rsidR="00DD3A1B">
        <w:t>.</w:t>
      </w:r>
      <w:bookmarkEnd w:id="233"/>
    </w:p>
    <w:p w14:paraId="640C12C4" w14:textId="77777777" w:rsidR="00C152BC" w:rsidRPr="00C152BC" w:rsidRDefault="00C152BC" w:rsidP="00C152BC"/>
    <w:p w14:paraId="3E38E5E2" w14:textId="77777777" w:rsidR="00036AA1" w:rsidRDefault="00036AA1" w:rsidP="00580F45">
      <w:pPr>
        <w:pStyle w:val="Overskrift2"/>
      </w:pPr>
      <w:bookmarkStart w:id="234" w:name="_Ref24970902"/>
      <w:bookmarkStart w:id="235" w:name="_Toc237602451"/>
      <w:r>
        <w:t>Overføring til Tredjestater eller internasjonale organisasjoner kan kun finne sted dersom det foreligger nødvendige garantier for et tilstrekkelig beskyttelsesnivå for personvern i henhold til Gjeldende personvernregler. Med mindre annet er avtalt mellom Partene kan slik overførsel kun finne sted med grunnlag i:</w:t>
      </w:r>
      <w:bookmarkEnd w:id="234"/>
      <w:bookmarkEnd w:id="235"/>
    </w:p>
    <w:p w14:paraId="27D7F289" w14:textId="77777777" w:rsidR="0011676E" w:rsidRDefault="0011676E" w:rsidP="0011676E">
      <w:pPr>
        <w:pStyle w:val="Listeavsnitt"/>
        <w:numPr>
          <w:ilvl w:val="0"/>
          <w:numId w:val="13"/>
        </w:numPr>
      </w:pPr>
      <w:r>
        <w:t xml:space="preserve">en av EU-kommisjonens beslutninger om tilstrekkelig beskyttelsesnivå i henhold til </w:t>
      </w:r>
      <w:r w:rsidR="00C27CC7">
        <w:t>personvernforordningen</w:t>
      </w:r>
      <w:r>
        <w:t xml:space="preserve"> artikkel 45; eller</w:t>
      </w:r>
    </w:p>
    <w:p w14:paraId="228026AC" w14:textId="77777777" w:rsidR="00036AA1" w:rsidRPr="00036AA1" w:rsidRDefault="004E224B" w:rsidP="00EF3D97">
      <w:pPr>
        <w:pStyle w:val="Listeavsnitt"/>
        <w:numPr>
          <w:ilvl w:val="0"/>
          <w:numId w:val="13"/>
        </w:numPr>
      </w:pPr>
      <w:r>
        <w:t>e</w:t>
      </w:r>
      <w:r w:rsidR="00A229E4">
        <w:t xml:space="preserve">n </w:t>
      </w:r>
      <w:r w:rsidR="00557F86">
        <w:t>D</w:t>
      </w:r>
      <w:r w:rsidR="00A229E4">
        <w:t xml:space="preserve">atabehandleravtale som inkorporerer standard personvernbestemmelser som angitt i </w:t>
      </w:r>
      <w:r w:rsidR="00C27CC7">
        <w:t>personvernforordningen</w:t>
      </w:r>
      <w:r w:rsidR="00557F86">
        <w:t xml:space="preserve"> </w:t>
      </w:r>
      <w:r w:rsidR="00A229E4">
        <w:t>artikkel 46 (2) (c) eller (d) (</w:t>
      </w:r>
      <w:r w:rsidR="00557F86">
        <w:t>EU</w:t>
      </w:r>
      <w:r w:rsidR="00005077">
        <w:t xml:space="preserve"> </w:t>
      </w:r>
      <w:r w:rsidR="00557F86">
        <w:t>M</w:t>
      </w:r>
      <w:r w:rsidR="00A229E4">
        <w:t>odel clauses)</w:t>
      </w:r>
      <w:r w:rsidR="00DD3A1B">
        <w:t>;</w:t>
      </w:r>
      <w:r w:rsidR="00EF3D97">
        <w:t xml:space="preserve"> eller</w:t>
      </w:r>
    </w:p>
    <w:p w14:paraId="2958511A" w14:textId="77777777" w:rsidR="00036AA1" w:rsidRDefault="00036AA1" w:rsidP="00EF3D97">
      <w:pPr>
        <w:pStyle w:val="Listeavsnitt"/>
        <w:numPr>
          <w:ilvl w:val="0"/>
          <w:numId w:val="13"/>
        </w:numPr>
      </w:pPr>
      <w:r>
        <w:t xml:space="preserve">bindende virksomhetsregler (Binding Corporate Rules) i henhold til </w:t>
      </w:r>
      <w:r w:rsidR="00C27CC7">
        <w:t>personvernforordningen</w:t>
      </w:r>
      <w:r>
        <w:t xml:space="preserve"> artikkel 47.</w:t>
      </w:r>
    </w:p>
    <w:p w14:paraId="3C2C2A43" w14:textId="77777777" w:rsidR="00C152BC" w:rsidRDefault="00C152BC" w:rsidP="00C152BC">
      <w:pPr>
        <w:pStyle w:val="Listeavsnitt"/>
        <w:ind w:left="1080"/>
      </w:pPr>
    </w:p>
    <w:p w14:paraId="055E21B0" w14:textId="77777777" w:rsidR="00E677FF" w:rsidRPr="009E04B4" w:rsidRDefault="00E677FF" w:rsidP="00580F45">
      <w:pPr>
        <w:pStyle w:val="Overskrift2"/>
        <w:rPr>
          <w:rFonts w:cstheme="minorHAnsi"/>
        </w:rPr>
      </w:pPr>
      <w:bookmarkStart w:id="236" w:name="_Toc237602452"/>
      <w:r w:rsidRPr="009E04B4">
        <w:rPr>
          <w:rFonts w:cstheme="minorHAnsi"/>
        </w:rPr>
        <w:lastRenderedPageBreak/>
        <w:t xml:space="preserve">Den </w:t>
      </w:r>
      <w:r w:rsidR="00A259D7" w:rsidRPr="009E04B4">
        <w:rPr>
          <w:rFonts w:cstheme="minorHAnsi"/>
        </w:rPr>
        <w:t>Behandlingsansvarlig</w:t>
      </w:r>
      <w:r w:rsidRPr="009E04B4">
        <w:rPr>
          <w:rFonts w:cstheme="minorHAnsi"/>
        </w:rPr>
        <w:t xml:space="preserve">es eventuelle godkjennelse av at personopplysninger overføres til </w:t>
      </w:r>
      <w:r w:rsidR="00DD3A1B">
        <w:rPr>
          <w:rFonts w:cstheme="minorHAnsi"/>
        </w:rPr>
        <w:t>en Tredjestat eller internasjonal organisasjon</w:t>
      </w:r>
      <w:r w:rsidRPr="009E04B4">
        <w:rPr>
          <w:rFonts w:cstheme="minorHAnsi"/>
        </w:rPr>
        <w:t xml:space="preserve"> skal fremgå av </w:t>
      </w:r>
      <w:r w:rsidR="004E224B">
        <w:rPr>
          <w:rFonts w:cstheme="minorHAnsi"/>
        </w:rPr>
        <w:t>Databehandleravtalens</w:t>
      </w:r>
      <w:r w:rsidRPr="009E04B4">
        <w:rPr>
          <w:rFonts w:cstheme="minorHAnsi"/>
        </w:rPr>
        <w:t xml:space="preserve"> Bilag </w:t>
      </w:r>
      <w:r w:rsidR="00295C8F" w:rsidRPr="009E04B4">
        <w:rPr>
          <w:rFonts w:cstheme="minorHAnsi"/>
        </w:rPr>
        <w:t>B</w:t>
      </w:r>
      <w:r w:rsidRPr="009E04B4">
        <w:rPr>
          <w:rFonts w:cstheme="minorHAnsi"/>
        </w:rPr>
        <w:t>.</w:t>
      </w:r>
      <w:bookmarkEnd w:id="236"/>
    </w:p>
    <w:p w14:paraId="073F0C25" w14:textId="77777777" w:rsidR="004D3342" w:rsidRPr="009E04B4" w:rsidRDefault="00A229E4" w:rsidP="00580F45">
      <w:pPr>
        <w:pStyle w:val="Overskrift1"/>
      </w:pPr>
      <w:bookmarkStart w:id="237" w:name="_Toc10112787"/>
      <w:bookmarkStart w:id="238" w:name="_Toc10113637"/>
      <w:bookmarkStart w:id="239" w:name="_Toc10120041"/>
      <w:bookmarkStart w:id="240" w:name="_Toc10120078"/>
      <w:bookmarkStart w:id="241" w:name="_Toc10120120"/>
      <w:bookmarkStart w:id="242" w:name="_Toc10120181"/>
      <w:bookmarkStart w:id="243" w:name="_Toc10120256"/>
      <w:bookmarkStart w:id="244" w:name="_Toc10120453"/>
      <w:bookmarkStart w:id="245" w:name="_Toc10120496"/>
      <w:bookmarkStart w:id="246" w:name="_Toc10120549"/>
      <w:bookmarkStart w:id="247" w:name="_Toc10120588"/>
      <w:bookmarkStart w:id="248" w:name="_Toc10120669"/>
      <w:bookmarkStart w:id="249" w:name="_Toc10205710"/>
      <w:bookmarkStart w:id="250" w:name="_Toc10206360"/>
      <w:bookmarkStart w:id="251" w:name="_Toc98814584"/>
      <w:bookmarkStart w:id="252" w:name="_Toc98814706"/>
      <w:bookmarkStart w:id="253" w:name="_Toc98818317"/>
      <w:bookmarkStart w:id="254" w:name="_Toc98823263"/>
      <w:bookmarkStart w:id="255" w:name="_Ref15645923"/>
      <w:bookmarkStart w:id="256" w:name="_Toc237602453"/>
      <w:bookmarkStart w:id="257" w:name="_Toc237602521"/>
      <w:bookmarkStart w:id="258" w:name="_Toc237603730"/>
      <w:bookmarkStart w:id="259" w:name="_Toc237603935"/>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9E04B4">
        <w:rPr>
          <w:caps w:val="0"/>
        </w:rPr>
        <w:t>Generelt om revisjon</w:t>
      </w:r>
      <w:bookmarkEnd w:id="255"/>
      <w:bookmarkEnd w:id="256"/>
      <w:bookmarkEnd w:id="257"/>
      <w:bookmarkEnd w:id="258"/>
      <w:bookmarkEnd w:id="259"/>
    </w:p>
    <w:p w14:paraId="18C1AB8E" w14:textId="77777777" w:rsidR="004D1E97" w:rsidRDefault="004D1E97" w:rsidP="00580F45">
      <w:pPr>
        <w:pStyle w:val="Overskrift2"/>
      </w:pPr>
      <w:bookmarkStart w:id="260" w:name="_Toc237602454"/>
      <w:r w:rsidRPr="009E04B4">
        <w:t xml:space="preserve">Databehandler </w:t>
      </w:r>
      <w:r w:rsidRPr="004E224B">
        <w:t xml:space="preserve">skal </w:t>
      </w:r>
      <w:r w:rsidR="004E224B">
        <w:t xml:space="preserve">på forespørsel </w:t>
      </w:r>
      <w:r w:rsidRPr="009E04B4">
        <w:t>gjøre tilgjengelig for den Behandlingsansvarlige</w:t>
      </w:r>
      <w:r w:rsidR="00DE43D8">
        <w:t>,</w:t>
      </w:r>
      <w:r w:rsidRPr="009E04B4">
        <w:t xml:space="preserve"> all informasjon som er nødvendig for å påvise at forpliktelsene fastsatt i </w:t>
      </w:r>
      <w:r w:rsidR="00C27CC7">
        <w:t>personvernforordningen</w:t>
      </w:r>
      <w:r w:rsidR="002F4E82">
        <w:t xml:space="preserve"> </w:t>
      </w:r>
      <w:r w:rsidRPr="009E04B4">
        <w:t>art</w:t>
      </w:r>
      <w:r w:rsidR="002F4E82">
        <w:t>ikkel</w:t>
      </w:r>
      <w:r w:rsidRPr="009E04B4">
        <w:t xml:space="preserve"> 28 og denne </w:t>
      </w:r>
      <w:r w:rsidR="004E224B">
        <w:t>Databehandleravtalen</w:t>
      </w:r>
      <w:r w:rsidR="004E224B" w:rsidRPr="009E04B4">
        <w:t xml:space="preserve"> </w:t>
      </w:r>
      <w:r w:rsidRPr="009E04B4">
        <w:t>er oppfylt.</w:t>
      </w:r>
      <w:bookmarkEnd w:id="260"/>
    </w:p>
    <w:p w14:paraId="58DF1E55" w14:textId="77777777" w:rsidR="00A210F8" w:rsidRDefault="00A210F8" w:rsidP="00580F45"/>
    <w:p w14:paraId="029B821E" w14:textId="77777777" w:rsidR="00A210F8" w:rsidRPr="009E04B4" w:rsidRDefault="004D3342" w:rsidP="00580F45">
      <w:pPr>
        <w:pStyle w:val="Overskrift2"/>
      </w:pPr>
      <w:bookmarkStart w:id="261" w:name="_Toc237602455"/>
      <w:r w:rsidRPr="00A210F8">
        <w:t xml:space="preserve">Databehandler skal muliggjøre og bidra ved </w:t>
      </w:r>
      <w:r w:rsidR="00C27CC7">
        <w:t xml:space="preserve">inspeksjoner og </w:t>
      </w:r>
      <w:r w:rsidRPr="00A210F8">
        <w:t xml:space="preserve">revisjoner </w:t>
      </w:r>
      <w:r w:rsidR="00F2293C" w:rsidRPr="00A210F8">
        <w:t xml:space="preserve">som gjennomføres </w:t>
      </w:r>
      <w:r w:rsidR="004A74F5" w:rsidRPr="00A210F8">
        <w:t xml:space="preserve">av eller </w:t>
      </w:r>
      <w:r w:rsidR="00F2293C" w:rsidRPr="00A210F8">
        <w:t>på oppdrag fra Behandlingsansvarlig</w:t>
      </w:r>
      <w:r w:rsidR="00912147" w:rsidRPr="00A210F8">
        <w:t xml:space="preserve">. </w:t>
      </w:r>
      <w:r w:rsidRPr="00A210F8">
        <w:t xml:space="preserve">Databehandler skal også muliggjøre og bidra ved </w:t>
      </w:r>
      <w:r w:rsidR="004A74F5" w:rsidRPr="00A210F8">
        <w:t xml:space="preserve">inspeksjoner </w:t>
      </w:r>
      <w:r w:rsidRPr="00A210F8">
        <w:t xml:space="preserve">fra </w:t>
      </w:r>
      <w:r w:rsidR="00F2293C" w:rsidRPr="00A210F8">
        <w:t xml:space="preserve">aktuelle </w:t>
      </w:r>
      <w:r w:rsidRPr="00A210F8">
        <w:t xml:space="preserve">tilsynsmyndigheter. </w:t>
      </w:r>
      <w:r w:rsidR="00A210F8" w:rsidRPr="00A210F8">
        <w:t xml:space="preserve">Den Behandlingsansvarliges tilsyn med eventuelle </w:t>
      </w:r>
      <w:r w:rsidR="00C27CC7">
        <w:t>Underdatabehandler</w:t>
      </w:r>
      <w:r w:rsidR="00A210F8" w:rsidRPr="00A210F8">
        <w:t xml:space="preserve"> skal skje gjennom Databehandleren</w:t>
      </w:r>
      <w:r w:rsidR="00EE5769">
        <w:t xml:space="preserve"> med mindre annet er særskilt avtalt</w:t>
      </w:r>
      <w:r w:rsidR="00A210F8" w:rsidRPr="00A210F8">
        <w:t>. Nærmere rutiner for</w:t>
      </w:r>
      <w:r w:rsidR="002F4E82">
        <w:t xml:space="preserve"> gjennomføring av revisjoner </w:t>
      </w:r>
      <w:r w:rsidR="00A210F8" w:rsidRPr="00A210F8">
        <w:t>fremgår av bilag C</w:t>
      </w:r>
      <w:r w:rsidR="00505381">
        <w:t xml:space="preserve"> punkt C.5</w:t>
      </w:r>
      <w:r w:rsidR="00DE43D8">
        <w:t>.</w:t>
      </w:r>
      <w:bookmarkEnd w:id="261"/>
    </w:p>
    <w:p w14:paraId="22DB6735" w14:textId="77777777" w:rsidR="004D3342" w:rsidRPr="009E04B4" w:rsidRDefault="004D3342" w:rsidP="00580F45">
      <w:pPr>
        <w:rPr>
          <w:rFonts w:cstheme="minorHAnsi"/>
        </w:rPr>
      </w:pPr>
    </w:p>
    <w:p w14:paraId="56131979" w14:textId="77777777" w:rsidR="004D3342" w:rsidRPr="009E04B4" w:rsidRDefault="004D3342" w:rsidP="00580F45">
      <w:pPr>
        <w:pStyle w:val="Overskrift2"/>
        <w:rPr>
          <w:rFonts w:cstheme="minorHAnsi"/>
        </w:rPr>
      </w:pPr>
      <w:bookmarkStart w:id="262" w:name="_Toc237602456"/>
      <w:r w:rsidRPr="009E04B4">
        <w:rPr>
          <w:rFonts w:cstheme="minorHAnsi"/>
        </w:rPr>
        <w:t xml:space="preserve">Dersom en revisjon avdekker avvik fra forpliktelsene i </w:t>
      </w:r>
      <w:r w:rsidR="00F2293C" w:rsidRPr="009E04B4">
        <w:rPr>
          <w:rFonts w:cstheme="minorHAnsi"/>
        </w:rPr>
        <w:t>Gjeldende personvernregler</w:t>
      </w:r>
      <w:r w:rsidR="00A210F8">
        <w:rPr>
          <w:rFonts w:cstheme="minorHAnsi"/>
        </w:rPr>
        <w:t xml:space="preserve"> eller </w:t>
      </w:r>
      <w:r w:rsidR="00F2293C" w:rsidRPr="009E04B4">
        <w:t>Databehandleravtalen,</w:t>
      </w:r>
      <w:r w:rsidRPr="009E04B4">
        <w:rPr>
          <w:rFonts w:cstheme="minorHAnsi"/>
        </w:rPr>
        <w:t xml:space="preserve"> skal Databehandler så snart som mulig </w:t>
      </w:r>
      <w:r w:rsidR="004A74F5">
        <w:rPr>
          <w:rFonts w:cstheme="minorHAnsi"/>
        </w:rPr>
        <w:t>utbedre</w:t>
      </w:r>
      <w:r w:rsidR="004A74F5" w:rsidRPr="009E04B4">
        <w:rPr>
          <w:rFonts w:cstheme="minorHAnsi"/>
        </w:rPr>
        <w:t xml:space="preserve"> </w:t>
      </w:r>
      <w:r w:rsidRPr="009E04B4">
        <w:rPr>
          <w:rFonts w:cstheme="minorHAnsi"/>
        </w:rPr>
        <w:t>avvik</w:t>
      </w:r>
      <w:r w:rsidR="00F2293C" w:rsidRPr="009E04B4">
        <w:rPr>
          <w:rFonts w:cstheme="minorHAnsi"/>
        </w:rPr>
        <w:t>et</w:t>
      </w:r>
      <w:r w:rsidRPr="009E04B4">
        <w:rPr>
          <w:rFonts w:cstheme="minorHAnsi"/>
        </w:rPr>
        <w:t xml:space="preserve">. Behandlingsansvarlig kan kreve at </w:t>
      </w:r>
      <w:r w:rsidR="003E3E14">
        <w:rPr>
          <w:rFonts w:cstheme="minorHAnsi"/>
        </w:rPr>
        <w:t xml:space="preserve">Databehandleren midlertidig stopper </w:t>
      </w:r>
      <w:r w:rsidRPr="009E04B4">
        <w:rPr>
          <w:rFonts w:cstheme="minorHAnsi"/>
        </w:rPr>
        <w:t>hele eller deler av behandlingsaktivitetene frem til utbedring</w:t>
      </w:r>
      <w:r w:rsidR="002C72EB">
        <w:rPr>
          <w:rFonts w:cstheme="minorHAnsi"/>
        </w:rPr>
        <w:t>en</w:t>
      </w:r>
      <w:r w:rsidRPr="009E04B4">
        <w:rPr>
          <w:rFonts w:cstheme="minorHAnsi"/>
        </w:rPr>
        <w:t xml:space="preserve"> er </w:t>
      </w:r>
      <w:r w:rsidR="002C72EB">
        <w:rPr>
          <w:rFonts w:cstheme="minorHAnsi"/>
        </w:rPr>
        <w:t>godkjent av Behandlingsansvarlig</w:t>
      </w:r>
      <w:r w:rsidRPr="009E04B4">
        <w:rPr>
          <w:rFonts w:cstheme="minorHAnsi"/>
        </w:rPr>
        <w:t>.</w:t>
      </w:r>
      <w:bookmarkEnd w:id="262"/>
      <w:r w:rsidRPr="009E04B4">
        <w:rPr>
          <w:rFonts w:cstheme="minorHAnsi"/>
        </w:rPr>
        <w:t xml:space="preserve"> </w:t>
      </w:r>
    </w:p>
    <w:p w14:paraId="35C510CC" w14:textId="77777777" w:rsidR="00E455F8" w:rsidRPr="009E04B4" w:rsidRDefault="00E455F8" w:rsidP="00580F45"/>
    <w:p w14:paraId="642233C8" w14:textId="77777777" w:rsidR="004D3342" w:rsidRPr="009E04B4" w:rsidRDefault="004D3342" w:rsidP="00580F45">
      <w:pPr>
        <w:pStyle w:val="Overskrift2"/>
        <w:rPr>
          <w:rFonts w:cstheme="minorHAnsi"/>
        </w:rPr>
      </w:pPr>
      <w:bookmarkStart w:id="263" w:name="_Toc237602457"/>
      <w:r w:rsidRPr="009E04B4">
        <w:rPr>
          <w:rFonts w:cstheme="minorHAnsi"/>
        </w:rPr>
        <w:t xml:space="preserve">Hver av </w:t>
      </w:r>
      <w:r w:rsidR="004A74F5">
        <w:rPr>
          <w:rFonts w:cstheme="minorHAnsi"/>
        </w:rPr>
        <w:t>P</w:t>
      </w:r>
      <w:r w:rsidRPr="009E04B4">
        <w:rPr>
          <w:rFonts w:cstheme="minorHAnsi"/>
        </w:rPr>
        <w:t xml:space="preserve">artene dekker sine egne kostnader forbundet med en </w:t>
      </w:r>
      <w:r w:rsidR="00073002">
        <w:rPr>
          <w:rFonts w:cstheme="minorHAnsi"/>
        </w:rPr>
        <w:t xml:space="preserve">årlig </w:t>
      </w:r>
      <w:r w:rsidRPr="009E04B4">
        <w:rPr>
          <w:rFonts w:cstheme="minorHAnsi"/>
        </w:rPr>
        <w:t xml:space="preserve">revisjon. Hvis en revisjon avdekker </w:t>
      </w:r>
      <w:r w:rsidR="009C0030">
        <w:rPr>
          <w:rFonts w:cstheme="minorHAnsi"/>
        </w:rPr>
        <w:t xml:space="preserve">vesentlige </w:t>
      </w:r>
      <w:r w:rsidRPr="009E04B4">
        <w:rPr>
          <w:rFonts w:cstheme="minorHAnsi"/>
        </w:rPr>
        <w:t xml:space="preserve">brudd på </w:t>
      </w:r>
      <w:r w:rsidR="009C0030">
        <w:rPr>
          <w:rFonts w:cstheme="minorHAnsi"/>
        </w:rPr>
        <w:t xml:space="preserve">forpliktelsene </w:t>
      </w:r>
      <w:r w:rsidRPr="009E04B4">
        <w:rPr>
          <w:rFonts w:cstheme="minorHAnsi"/>
        </w:rPr>
        <w:t xml:space="preserve">etter </w:t>
      </w:r>
      <w:r w:rsidR="009C0030">
        <w:rPr>
          <w:rFonts w:cstheme="minorHAnsi"/>
        </w:rPr>
        <w:t xml:space="preserve">Gjeldende personvernregler eller </w:t>
      </w:r>
      <w:r w:rsidRPr="009E04B4">
        <w:rPr>
          <w:rFonts w:cstheme="minorHAnsi"/>
        </w:rPr>
        <w:t xml:space="preserve">Databehandleravtalen, skal </w:t>
      </w:r>
      <w:r w:rsidR="009C0030">
        <w:rPr>
          <w:rFonts w:cstheme="minorHAnsi"/>
        </w:rPr>
        <w:t xml:space="preserve">Databehandleren likevel dekke Behandlingsansvarliges </w:t>
      </w:r>
      <w:r w:rsidR="00347948">
        <w:rPr>
          <w:rFonts w:cstheme="minorHAnsi"/>
        </w:rPr>
        <w:t>rimelige</w:t>
      </w:r>
      <w:r w:rsidR="00347948" w:rsidRPr="009E04B4">
        <w:rPr>
          <w:rFonts w:cstheme="minorHAnsi"/>
        </w:rPr>
        <w:t xml:space="preserve"> </w:t>
      </w:r>
      <w:r w:rsidRPr="009E04B4">
        <w:rPr>
          <w:rFonts w:cstheme="minorHAnsi"/>
        </w:rPr>
        <w:t>kostnader forbundet med revisjonen.</w:t>
      </w:r>
      <w:bookmarkEnd w:id="263"/>
    </w:p>
    <w:p w14:paraId="0F29590D" w14:textId="77777777" w:rsidR="0095450E" w:rsidRPr="009E04B4" w:rsidRDefault="00A229E4" w:rsidP="00580F45">
      <w:pPr>
        <w:pStyle w:val="Overskrift1"/>
      </w:pPr>
      <w:bookmarkStart w:id="264" w:name="_Toc10112790"/>
      <w:bookmarkStart w:id="265" w:name="_Toc10113640"/>
      <w:bookmarkStart w:id="266" w:name="_Toc10120044"/>
      <w:bookmarkStart w:id="267" w:name="_Toc10120081"/>
      <w:bookmarkStart w:id="268" w:name="_Toc10120123"/>
      <w:bookmarkStart w:id="269" w:name="_Toc10120045"/>
      <w:bookmarkStart w:id="270" w:name="_Toc10120082"/>
      <w:bookmarkStart w:id="271" w:name="_Toc10120124"/>
      <w:bookmarkStart w:id="272" w:name="_Toc10120184"/>
      <w:bookmarkStart w:id="273" w:name="_Toc10120259"/>
      <w:bookmarkStart w:id="274" w:name="_Toc10120456"/>
      <w:bookmarkStart w:id="275" w:name="_Toc10120499"/>
      <w:bookmarkStart w:id="276" w:name="_Toc10120552"/>
      <w:bookmarkStart w:id="277" w:name="_Toc10120591"/>
      <w:bookmarkStart w:id="278" w:name="_Toc10120672"/>
      <w:bookmarkStart w:id="279" w:name="_Toc10205713"/>
      <w:bookmarkStart w:id="280" w:name="_Toc10206363"/>
      <w:bookmarkStart w:id="281" w:name="_Toc10112792"/>
      <w:bookmarkStart w:id="282" w:name="_Toc10113642"/>
      <w:bookmarkStart w:id="283" w:name="_Toc10120046"/>
      <w:bookmarkStart w:id="284" w:name="_Toc10120083"/>
      <w:bookmarkStart w:id="285" w:name="_Toc10120125"/>
      <w:bookmarkStart w:id="286" w:name="_Toc10120185"/>
      <w:bookmarkStart w:id="287" w:name="_Toc10120260"/>
      <w:bookmarkStart w:id="288" w:name="_Toc10120457"/>
      <w:bookmarkStart w:id="289" w:name="_Toc10120500"/>
      <w:bookmarkStart w:id="290" w:name="_Toc10120553"/>
      <w:bookmarkStart w:id="291" w:name="_Toc10120592"/>
      <w:bookmarkStart w:id="292" w:name="_Toc10120673"/>
      <w:bookmarkStart w:id="293" w:name="_Toc10205714"/>
      <w:bookmarkStart w:id="294" w:name="_Toc10206364"/>
      <w:bookmarkStart w:id="295" w:name="_Toc10112793"/>
      <w:bookmarkStart w:id="296" w:name="_Toc10113643"/>
      <w:bookmarkStart w:id="297" w:name="_Toc10120047"/>
      <w:bookmarkStart w:id="298" w:name="_Toc10120084"/>
      <w:bookmarkStart w:id="299" w:name="_Toc10120126"/>
      <w:bookmarkStart w:id="300" w:name="_Toc10120186"/>
      <w:bookmarkStart w:id="301" w:name="_Toc10120261"/>
      <w:bookmarkStart w:id="302" w:name="_Toc10120458"/>
      <w:bookmarkStart w:id="303" w:name="_Toc10120501"/>
      <w:bookmarkStart w:id="304" w:name="_Toc10120554"/>
      <w:bookmarkStart w:id="305" w:name="_Toc10120593"/>
      <w:bookmarkStart w:id="306" w:name="_Toc10120674"/>
      <w:bookmarkStart w:id="307" w:name="_Toc10205715"/>
      <w:bookmarkStart w:id="308" w:name="_Toc10206365"/>
      <w:bookmarkStart w:id="309" w:name="_Toc10112794"/>
      <w:bookmarkStart w:id="310" w:name="_Toc10113644"/>
      <w:bookmarkStart w:id="311" w:name="_Toc10120048"/>
      <w:bookmarkStart w:id="312" w:name="_Toc10120085"/>
      <w:bookmarkStart w:id="313" w:name="_Toc10120127"/>
      <w:bookmarkStart w:id="314" w:name="_Toc10120187"/>
      <w:bookmarkStart w:id="315" w:name="_Toc10120262"/>
      <w:bookmarkStart w:id="316" w:name="_Toc10120459"/>
      <w:bookmarkStart w:id="317" w:name="_Toc10120502"/>
      <w:bookmarkStart w:id="318" w:name="_Toc10120555"/>
      <w:bookmarkStart w:id="319" w:name="_Toc10120594"/>
      <w:bookmarkStart w:id="320" w:name="_Toc10120675"/>
      <w:bookmarkStart w:id="321" w:name="_Toc10205716"/>
      <w:bookmarkStart w:id="322" w:name="_Toc10206366"/>
      <w:bookmarkStart w:id="323" w:name="_Toc10120676"/>
      <w:bookmarkStart w:id="324" w:name="_Toc10205717"/>
      <w:bookmarkStart w:id="325" w:name="_Toc10206367"/>
      <w:bookmarkStart w:id="326" w:name="_Toc10120677"/>
      <w:bookmarkStart w:id="327" w:name="_Toc10205718"/>
      <w:bookmarkStart w:id="328" w:name="_Toc10206368"/>
      <w:bookmarkStart w:id="329" w:name="_Toc10120678"/>
      <w:bookmarkStart w:id="330" w:name="_Toc10205719"/>
      <w:bookmarkStart w:id="331" w:name="_Toc10206369"/>
      <w:bookmarkStart w:id="332" w:name="_Toc10120679"/>
      <w:bookmarkStart w:id="333" w:name="_Toc10205720"/>
      <w:bookmarkStart w:id="334" w:name="_Toc10206370"/>
      <w:bookmarkStart w:id="335" w:name="_Toc10120680"/>
      <w:bookmarkStart w:id="336" w:name="_Toc10205721"/>
      <w:bookmarkStart w:id="337" w:name="_Toc10206371"/>
      <w:bookmarkStart w:id="338" w:name="_Toc10120681"/>
      <w:bookmarkStart w:id="339" w:name="_Toc10205722"/>
      <w:bookmarkStart w:id="340" w:name="_Toc10206372"/>
      <w:bookmarkStart w:id="341" w:name="_Toc10120682"/>
      <w:bookmarkStart w:id="342" w:name="_Toc10205723"/>
      <w:bookmarkStart w:id="343" w:name="_Toc10206373"/>
      <w:bookmarkStart w:id="344" w:name="_Toc10120683"/>
      <w:bookmarkStart w:id="345" w:name="_Toc10205724"/>
      <w:bookmarkStart w:id="346" w:name="_Toc10206374"/>
      <w:bookmarkStart w:id="347" w:name="_Toc10120684"/>
      <w:bookmarkStart w:id="348" w:name="_Toc10205725"/>
      <w:bookmarkStart w:id="349" w:name="_Toc10206375"/>
      <w:bookmarkStart w:id="350" w:name="_Toc506305857"/>
      <w:bookmarkStart w:id="351" w:name="_Toc237602458"/>
      <w:bookmarkStart w:id="352" w:name="_Toc237602522"/>
      <w:bookmarkStart w:id="353" w:name="_Toc237603731"/>
      <w:bookmarkStart w:id="354" w:name="_Toc237603936"/>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9E04B4">
        <w:rPr>
          <w:caps w:val="0"/>
        </w:rPr>
        <w:t>Sletting og tilbakelevering av opplysninger</w:t>
      </w:r>
      <w:bookmarkEnd w:id="350"/>
      <w:bookmarkEnd w:id="351"/>
      <w:bookmarkEnd w:id="352"/>
      <w:bookmarkEnd w:id="353"/>
      <w:bookmarkEnd w:id="354"/>
    </w:p>
    <w:p w14:paraId="4049EF96" w14:textId="77777777" w:rsidR="00317318" w:rsidRDefault="005C24A7" w:rsidP="00580F45">
      <w:pPr>
        <w:pStyle w:val="Overskrift2"/>
        <w:rPr>
          <w:rFonts w:cstheme="minorHAnsi"/>
        </w:rPr>
      </w:pPr>
      <w:bookmarkStart w:id="355" w:name="_Toc237602459"/>
      <w:r w:rsidRPr="009E04B4">
        <w:rPr>
          <w:rFonts w:cstheme="minorHAnsi"/>
        </w:rPr>
        <w:t xml:space="preserve">Ved opphør av denne Databehandleravtalen plikter Databehandler å </w:t>
      </w:r>
      <w:r w:rsidR="00445A9E">
        <w:rPr>
          <w:rFonts w:cstheme="minorHAnsi"/>
        </w:rPr>
        <w:t>tilbakelevere og slette</w:t>
      </w:r>
      <w:r w:rsidRPr="009E04B4">
        <w:rPr>
          <w:rFonts w:cstheme="minorHAnsi"/>
        </w:rPr>
        <w:t xml:space="preserve"> alle personopplysninger som </w:t>
      </w:r>
      <w:r w:rsidR="00BC2C3D">
        <w:rPr>
          <w:rFonts w:cstheme="minorHAnsi"/>
        </w:rPr>
        <w:t>behandles</w:t>
      </w:r>
      <w:r w:rsidR="00BC2C3D" w:rsidRPr="009E04B4">
        <w:rPr>
          <w:rFonts w:cstheme="minorHAnsi"/>
        </w:rPr>
        <w:t xml:space="preserve"> </w:t>
      </w:r>
      <w:r w:rsidRPr="009E04B4">
        <w:rPr>
          <w:rFonts w:cstheme="minorHAnsi"/>
        </w:rPr>
        <w:t xml:space="preserve">på vegne av Behandlingsansvarlig </w:t>
      </w:r>
      <w:r w:rsidR="00BC2C3D">
        <w:rPr>
          <w:rFonts w:cstheme="minorHAnsi"/>
        </w:rPr>
        <w:t>under</w:t>
      </w:r>
      <w:r w:rsidRPr="009E04B4">
        <w:rPr>
          <w:rFonts w:cstheme="minorHAnsi"/>
        </w:rPr>
        <w:t xml:space="preserve"> Databehandleravtalen</w:t>
      </w:r>
      <w:r w:rsidR="00445A9E">
        <w:rPr>
          <w:rFonts w:cstheme="minorHAnsi"/>
        </w:rPr>
        <w:t xml:space="preserve"> i samsvar med bestemmelsene i Bilag C punkt C.6</w:t>
      </w:r>
      <w:r w:rsidRPr="009E04B4">
        <w:rPr>
          <w:rFonts w:cstheme="minorHAnsi"/>
        </w:rPr>
        <w:t>. Dette gjelder også eventuelle sikkerhetskopier.</w:t>
      </w:r>
      <w:bookmarkEnd w:id="355"/>
      <w:r w:rsidRPr="009E04B4">
        <w:rPr>
          <w:rFonts w:cstheme="minorHAnsi"/>
        </w:rPr>
        <w:t xml:space="preserve"> </w:t>
      </w:r>
    </w:p>
    <w:p w14:paraId="6F79193E" w14:textId="77777777" w:rsidR="003348B5" w:rsidRPr="003348B5" w:rsidRDefault="003348B5" w:rsidP="00580F45"/>
    <w:p w14:paraId="13CA51DE" w14:textId="77777777" w:rsidR="00445A9E" w:rsidRDefault="005C24A7" w:rsidP="00580F45">
      <w:pPr>
        <w:pStyle w:val="Overskrift2"/>
        <w:rPr>
          <w:rFonts w:cstheme="minorHAnsi"/>
        </w:rPr>
      </w:pPr>
      <w:bookmarkStart w:id="356" w:name="_Toc237602460"/>
      <w:r w:rsidRPr="009E04B4">
        <w:rPr>
          <w:rFonts w:cstheme="minorHAnsi"/>
        </w:rPr>
        <w:t xml:space="preserve">Behandlingsansvarlig bestemmer hvordan </w:t>
      </w:r>
      <w:r w:rsidR="00BC7137" w:rsidRPr="009E04B4">
        <w:rPr>
          <w:rFonts w:cstheme="minorHAnsi"/>
        </w:rPr>
        <w:t xml:space="preserve">en eventuell </w:t>
      </w:r>
      <w:r w:rsidRPr="009E04B4">
        <w:rPr>
          <w:rFonts w:cstheme="minorHAnsi"/>
        </w:rPr>
        <w:t>tilbakelevering av personopplysninger skal skje</w:t>
      </w:r>
      <w:r w:rsidR="005A3A95">
        <w:rPr>
          <w:rFonts w:cstheme="minorHAnsi"/>
        </w:rPr>
        <w:t>. Behandlingsansvarlig kan kreve tilbakelevering skjer på et strukturert og alminnelig anvendt maskinlesbart format</w:t>
      </w:r>
      <w:r w:rsidRPr="009E04B4">
        <w:rPr>
          <w:rFonts w:cstheme="minorHAnsi"/>
        </w:rPr>
        <w:t xml:space="preserve">. </w:t>
      </w:r>
      <w:r w:rsidR="009156EE">
        <w:rPr>
          <w:rFonts w:cstheme="minorHAnsi"/>
        </w:rPr>
        <w:t>Behandlingsansvarlig skal dekke Databehandlerens dokumenterte kostnader til tilbakelevering med mindre dette er inkludert i vederlaget under Hovedavtalen.</w:t>
      </w:r>
      <w:bookmarkEnd w:id="356"/>
    </w:p>
    <w:p w14:paraId="53B36C51" w14:textId="77777777" w:rsidR="003348B5" w:rsidRPr="003348B5" w:rsidRDefault="003348B5" w:rsidP="00580F45"/>
    <w:p w14:paraId="254F41E2" w14:textId="77777777" w:rsidR="00D57DCB" w:rsidRDefault="00D57DCB" w:rsidP="00D57DCB">
      <w:pPr>
        <w:pStyle w:val="Overskrift2"/>
      </w:pPr>
      <w:bookmarkStart w:id="357" w:name="_Toc237602461"/>
      <w:r>
        <w:t xml:space="preserve">Hvis </w:t>
      </w:r>
      <w:r w:rsidRPr="00385A48">
        <w:rPr>
          <w:rFonts w:cstheme="minorHAnsi"/>
        </w:rPr>
        <w:t>det</w:t>
      </w:r>
      <w:r>
        <w:t xml:space="preserve"> </w:t>
      </w:r>
      <w:r w:rsidRPr="00D57DCB">
        <w:rPr>
          <w:rFonts w:cstheme="minorHAnsi"/>
        </w:rPr>
        <w:t>benyttes</w:t>
      </w:r>
      <w:r>
        <w:t xml:space="preserve"> delt infrastruktur eller backup der direkte sletting ikke er teknisk mulig, skal Databehandler sørge for at </w:t>
      </w:r>
      <w:r w:rsidR="00151079">
        <w:t>personopplysningene</w:t>
      </w:r>
      <w:r>
        <w:t xml:space="preserve"> gjøres utilgjengelige inntil </w:t>
      </w:r>
      <w:r w:rsidR="00151079">
        <w:t xml:space="preserve">de er </w:t>
      </w:r>
      <w:r>
        <w:t>overskrevet.</w:t>
      </w:r>
      <w:bookmarkEnd w:id="357"/>
      <w:r>
        <w:t xml:space="preserve"> </w:t>
      </w:r>
    </w:p>
    <w:p w14:paraId="6C9F4880" w14:textId="77777777" w:rsidR="00D57DCB" w:rsidRPr="00D57DCB" w:rsidRDefault="00D57DCB" w:rsidP="00D57DCB"/>
    <w:p w14:paraId="35AD48B1" w14:textId="77777777" w:rsidR="003348B5" w:rsidRDefault="005C24A7" w:rsidP="00580F45">
      <w:pPr>
        <w:pStyle w:val="Overskrift2"/>
        <w:rPr>
          <w:rFonts w:cstheme="minorHAnsi"/>
        </w:rPr>
      </w:pPr>
      <w:bookmarkStart w:id="358" w:name="_Toc237602462"/>
      <w:r w:rsidRPr="009E04B4">
        <w:rPr>
          <w:rFonts w:cstheme="minorHAnsi"/>
        </w:rPr>
        <w:lastRenderedPageBreak/>
        <w:t xml:space="preserve">Databehandler skal </w:t>
      </w:r>
      <w:r w:rsidR="00D57DCB">
        <w:rPr>
          <w:rFonts w:cstheme="minorHAnsi"/>
        </w:rPr>
        <w:t xml:space="preserve">bekrefte </w:t>
      </w:r>
      <w:r w:rsidRPr="009E04B4">
        <w:rPr>
          <w:rFonts w:cstheme="minorHAnsi"/>
        </w:rPr>
        <w:t xml:space="preserve">skriftlig </w:t>
      </w:r>
      <w:r w:rsidR="00D57DCB">
        <w:rPr>
          <w:rFonts w:cstheme="minorHAnsi"/>
        </w:rPr>
        <w:t xml:space="preserve">overfor Behandlingsansvarlig </w:t>
      </w:r>
      <w:r w:rsidRPr="009E04B4">
        <w:rPr>
          <w:rFonts w:cstheme="minorHAnsi"/>
        </w:rPr>
        <w:t xml:space="preserve">at sletting </w:t>
      </w:r>
      <w:r w:rsidR="006D70A8">
        <w:rPr>
          <w:rFonts w:cstheme="minorHAnsi"/>
        </w:rPr>
        <w:t xml:space="preserve">eller utilgjengeliggjøring </w:t>
      </w:r>
      <w:r w:rsidRPr="009E04B4">
        <w:rPr>
          <w:rFonts w:cstheme="minorHAnsi"/>
        </w:rPr>
        <w:t>er foretatt</w:t>
      </w:r>
      <w:r w:rsidR="00FD1568">
        <w:rPr>
          <w:rFonts w:cstheme="minorHAnsi"/>
        </w:rPr>
        <w:t xml:space="preserve"> og skal på forespørsel dokumentere hvordan </w:t>
      </w:r>
      <w:r w:rsidR="006D70A8">
        <w:rPr>
          <w:rFonts w:cstheme="minorHAnsi"/>
        </w:rPr>
        <w:t xml:space="preserve">det </w:t>
      </w:r>
      <w:r w:rsidR="00FD1568">
        <w:rPr>
          <w:rFonts w:cstheme="minorHAnsi"/>
        </w:rPr>
        <w:t>er gjennomført</w:t>
      </w:r>
      <w:r w:rsidRPr="009E04B4">
        <w:rPr>
          <w:rFonts w:cstheme="minorHAnsi"/>
        </w:rPr>
        <w:t>.</w:t>
      </w:r>
      <w:bookmarkEnd w:id="358"/>
      <w:r w:rsidRPr="009E04B4">
        <w:rPr>
          <w:rFonts w:cstheme="minorHAnsi"/>
        </w:rPr>
        <w:t xml:space="preserve"> </w:t>
      </w:r>
    </w:p>
    <w:p w14:paraId="53CA813F" w14:textId="77777777" w:rsidR="003348B5" w:rsidRPr="003348B5" w:rsidRDefault="003348B5" w:rsidP="00580F45"/>
    <w:p w14:paraId="1ACD2AA7" w14:textId="77777777" w:rsidR="00445A9E" w:rsidRPr="00445A9E" w:rsidRDefault="00445A9E" w:rsidP="00580F45">
      <w:pPr>
        <w:pStyle w:val="Overskrift2"/>
      </w:pPr>
      <w:bookmarkStart w:id="359" w:name="_Toc237602463"/>
      <w:r w:rsidRPr="00445A9E">
        <w:rPr>
          <w:rFonts w:cstheme="minorHAnsi"/>
        </w:rPr>
        <w:t>Nærmere bestemmelser om sletting og tilbakeleveringer frem</w:t>
      </w:r>
      <w:r w:rsidR="00C152BC">
        <w:rPr>
          <w:rFonts w:cstheme="minorHAnsi"/>
        </w:rPr>
        <w:t>går</w:t>
      </w:r>
      <w:r w:rsidRPr="00445A9E">
        <w:rPr>
          <w:rFonts w:cstheme="minorHAnsi"/>
        </w:rPr>
        <w:t xml:space="preserve"> av bilag C.</w:t>
      </w:r>
      <w:bookmarkEnd w:id="359"/>
    </w:p>
    <w:p w14:paraId="4BE9F733" w14:textId="77777777" w:rsidR="00C854EE" w:rsidRPr="009E04B4" w:rsidRDefault="00A229E4" w:rsidP="00580F45">
      <w:pPr>
        <w:pStyle w:val="Overskrift1"/>
      </w:pPr>
      <w:bookmarkStart w:id="360" w:name="_Toc474496344"/>
      <w:bookmarkStart w:id="361" w:name="_Ref16197158"/>
      <w:bookmarkStart w:id="362" w:name="_Toc237602464"/>
      <w:bookmarkStart w:id="363" w:name="_Toc237602523"/>
      <w:bookmarkStart w:id="364" w:name="_Toc237603732"/>
      <w:bookmarkStart w:id="365" w:name="_Toc237603937"/>
      <w:r w:rsidRPr="009E04B4">
        <w:rPr>
          <w:caps w:val="0"/>
        </w:rPr>
        <w:t>Mislighold og pålegg om stans</w:t>
      </w:r>
      <w:bookmarkEnd w:id="360"/>
      <w:bookmarkEnd w:id="361"/>
      <w:bookmarkEnd w:id="362"/>
      <w:bookmarkEnd w:id="363"/>
      <w:bookmarkEnd w:id="364"/>
      <w:bookmarkEnd w:id="365"/>
      <w:r w:rsidRPr="009E04B4">
        <w:rPr>
          <w:caps w:val="0"/>
        </w:rPr>
        <w:t xml:space="preserve"> </w:t>
      </w:r>
    </w:p>
    <w:p w14:paraId="69BD31A6" w14:textId="77777777" w:rsidR="00C854EE" w:rsidRPr="00E105C1" w:rsidRDefault="00C854EE" w:rsidP="00E105C1">
      <w:pPr>
        <w:pStyle w:val="Overskrift2"/>
        <w:rPr>
          <w:rFonts w:cstheme="minorHAnsi"/>
        </w:rPr>
      </w:pPr>
      <w:bookmarkStart w:id="366" w:name="_Toc237602465"/>
      <w:r w:rsidRPr="00E105C1">
        <w:rPr>
          <w:rFonts w:cstheme="minorHAnsi"/>
        </w:rPr>
        <w:t xml:space="preserve">Ved brudd på </w:t>
      </w:r>
      <w:r w:rsidR="000903EC" w:rsidRPr="00E105C1">
        <w:rPr>
          <w:rFonts w:cstheme="minorHAnsi"/>
        </w:rPr>
        <w:t xml:space="preserve">Databehandleravtalen </w:t>
      </w:r>
      <w:r w:rsidRPr="00E105C1">
        <w:rPr>
          <w:rFonts w:cstheme="minorHAnsi"/>
        </w:rPr>
        <w:t xml:space="preserve">og/eller </w:t>
      </w:r>
      <w:r w:rsidR="00B31E62" w:rsidRPr="00E105C1">
        <w:rPr>
          <w:rFonts w:cstheme="minorHAnsi"/>
        </w:rPr>
        <w:t>Gjeldende personvern</w:t>
      </w:r>
      <w:r w:rsidR="00827BD3" w:rsidRPr="00E105C1">
        <w:rPr>
          <w:rFonts w:cstheme="minorHAnsi"/>
        </w:rPr>
        <w:t>regler</w:t>
      </w:r>
      <w:r w:rsidRPr="00E105C1">
        <w:rPr>
          <w:rFonts w:cstheme="minorHAnsi"/>
        </w:rPr>
        <w:t xml:space="preserve">, kan Behandlingsansvarlig og aktuelle tilsynsmyndigheter pålegge Databehandler å stoppe </w:t>
      </w:r>
      <w:r w:rsidR="00A57470" w:rsidRPr="00E105C1">
        <w:rPr>
          <w:rFonts w:cstheme="minorHAnsi"/>
        </w:rPr>
        <w:t xml:space="preserve">hele eller deler av </w:t>
      </w:r>
      <w:r w:rsidRPr="00E105C1">
        <w:rPr>
          <w:rFonts w:cstheme="minorHAnsi"/>
        </w:rPr>
        <w:t>behandlingen av opplysningene med øyeblikkelig virkning</w:t>
      </w:r>
      <w:r w:rsidR="00D947EA" w:rsidRPr="00E105C1">
        <w:rPr>
          <w:rFonts w:cstheme="minorHAnsi"/>
        </w:rPr>
        <w:t>.</w:t>
      </w:r>
      <w:bookmarkEnd w:id="366"/>
    </w:p>
    <w:p w14:paraId="1A268A25" w14:textId="77777777" w:rsidR="00B31E62" w:rsidRPr="009E04B4" w:rsidRDefault="00B31E62" w:rsidP="00580F45"/>
    <w:p w14:paraId="538E62F0" w14:textId="77777777" w:rsidR="007A74C7" w:rsidRPr="009E04B4" w:rsidRDefault="00C4308E" w:rsidP="00DA53C2">
      <w:pPr>
        <w:pStyle w:val="Overskrift2"/>
      </w:pPr>
      <w:bookmarkStart w:id="367" w:name="_Toc237602466"/>
      <w:r w:rsidRPr="00E105C1">
        <w:rPr>
          <w:rFonts w:cstheme="minorHAnsi"/>
        </w:rPr>
        <w:t xml:space="preserve">Dersom Databehandler ikke overholder sine plikter i henhold til denne Databehandleravtale og/eller Gjeldende </w:t>
      </w:r>
      <w:r w:rsidR="007F6A79" w:rsidRPr="00E105C1">
        <w:rPr>
          <w:rFonts w:cstheme="minorHAnsi"/>
        </w:rPr>
        <w:t>personvern</w:t>
      </w:r>
      <w:r w:rsidR="00827BD3" w:rsidRPr="00E105C1">
        <w:rPr>
          <w:rFonts w:cstheme="minorHAnsi"/>
        </w:rPr>
        <w:t>regler</w:t>
      </w:r>
      <w:r w:rsidR="007F6A79" w:rsidRPr="00E105C1">
        <w:rPr>
          <w:rFonts w:cstheme="minorHAnsi"/>
        </w:rPr>
        <w:t>, vil</w:t>
      </w:r>
      <w:r w:rsidR="009D4B85" w:rsidRPr="00E105C1">
        <w:rPr>
          <w:rFonts w:cstheme="minorHAnsi"/>
        </w:rPr>
        <w:t xml:space="preserve"> dette anses som mislighold</w:t>
      </w:r>
      <w:r w:rsidR="00AA3C7D" w:rsidRPr="00E105C1">
        <w:rPr>
          <w:rFonts w:cstheme="minorHAnsi"/>
        </w:rPr>
        <w:t xml:space="preserve"> </w:t>
      </w:r>
      <w:r w:rsidR="007A74C7" w:rsidRPr="00E105C1">
        <w:rPr>
          <w:rFonts w:cstheme="minorHAnsi"/>
        </w:rPr>
        <w:t xml:space="preserve">av </w:t>
      </w:r>
      <w:r w:rsidR="00683823" w:rsidRPr="00E105C1">
        <w:rPr>
          <w:rFonts w:cstheme="minorHAnsi"/>
        </w:rPr>
        <w:t>Hovedavtalen</w:t>
      </w:r>
      <w:r w:rsidR="007A74C7" w:rsidRPr="00E105C1">
        <w:rPr>
          <w:rFonts w:cstheme="minorHAnsi"/>
        </w:rPr>
        <w:t>, og</w:t>
      </w:r>
      <w:r w:rsidR="00CA231D" w:rsidRPr="00E105C1">
        <w:rPr>
          <w:rFonts w:cstheme="minorHAnsi"/>
        </w:rPr>
        <w:t xml:space="preserve"> de plikter, frister</w:t>
      </w:r>
      <w:r w:rsidR="007A74C7" w:rsidRPr="00E105C1">
        <w:rPr>
          <w:rFonts w:cstheme="minorHAnsi"/>
        </w:rPr>
        <w:t>,</w:t>
      </w:r>
      <w:r w:rsidR="00CA231D" w:rsidRPr="00E105C1">
        <w:rPr>
          <w:rFonts w:cstheme="minorHAnsi"/>
        </w:rPr>
        <w:t xml:space="preserve"> sanksjoner </w:t>
      </w:r>
      <w:r w:rsidR="007A74C7" w:rsidRPr="00E105C1">
        <w:rPr>
          <w:rFonts w:cstheme="minorHAnsi"/>
        </w:rPr>
        <w:t xml:space="preserve">og ansvarsbegrensninger </w:t>
      </w:r>
      <w:r w:rsidR="00CA231D" w:rsidRPr="00E105C1">
        <w:rPr>
          <w:rFonts w:cstheme="minorHAnsi"/>
        </w:rPr>
        <w:t xml:space="preserve">som </w:t>
      </w:r>
      <w:r w:rsidR="00A77F78" w:rsidRPr="00E105C1">
        <w:rPr>
          <w:rFonts w:cstheme="minorHAnsi"/>
        </w:rPr>
        <w:t>følger av Hovedavtalens regulering av Leverandørens mislighold</w:t>
      </w:r>
      <w:r w:rsidR="007A74C7" w:rsidRPr="00E105C1">
        <w:rPr>
          <w:rFonts w:cstheme="minorHAnsi"/>
        </w:rPr>
        <w:t xml:space="preserve"> kommer til anvendelse, med mindre annet er uttrykkelig avtalt mellom partene i Bilag D</w:t>
      </w:r>
      <w:r w:rsidR="00A77F78" w:rsidRPr="00E105C1">
        <w:rPr>
          <w:rFonts w:cstheme="minorHAnsi"/>
        </w:rPr>
        <w:t>.</w:t>
      </w:r>
      <w:bookmarkEnd w:id="367"/>
      <w:r w:rsidR="007A74C7" w:rsidRPr="00E105C1" w:rsidDel="007A74C7">
        <w:rPr>
          <w:rFonts w:cstheme="minorHAnsi"/>
        </w:rPr>
        <w:t xml:space="preserve"> </w:t>
      </w:r>
    </w:p>
    <w:p w14:paraId="1876858E" w14:textId="77777777" w:rsidR="00B2016E" w:rsidRPr="009E04B4" w:rsidRDefault="00A229E4" w:rsidP="00580F45">
      <w:pPr>
        <w:pStyle w:val="Overskrift1"/>
      </w:pPr>
      <w:bookmarkStart w:id="368" w:name="_Toc237602467"/>
      <w:bookmarkStart w:id="369" w:name="_Toc237602524"/>
      <w:bookmarkStart w:id="370" w:name="_Toc237603733"/>
      <w:bookmarkStart w:id="371" w:name="_Toc237603938"/>
      <w:r w:rsidRPr="009E04B4">
        <w:rPr>
          <w:caps w:val="0"/>
        </w:rPr>
        <w:t>Varighet og opphør</w:t>
      </w:r>
      <w:bookmarkEnd w:id="368"/>
      <w:bookmarkEnd w:id="369"/>
      <w:bookmarkEnd w:id="370"/>
      <w:bookmarkEnd w:id="371"/>
    </w:p>
    <w:p w14:paraId="15EE4F70" w14:textId="77777777" w:rsidR="002077A3" w:rsidRPr="009E04B4" w:rsidRDefault="00B2016E" w:rsidP="00580F45">
      <w:pPr>
        <w:pStyle w:val="Overskrift2"/>
      </w:pPr>
      <w:bookmarkStart w:id="372" w:name="_Toc237602468"/>
      <w:r w:rsidRPr="009E04B4">
        <w:rPr>
          <w:rFonts w:cstheme="minorHAnsi"/>
        </w:rPr>
        <w:t xml:space="preserve">Databehandleravtalen gjelder fra den er signert </w:t>
      </w:r>
      <w:r w:rsidR="0038100C" w:rsidRPr="009E04B4">
        <w:rPr>
          <w:rFonts w:cstheme="minorHAnsi"/>
        </w:rPr>
        <w:t xml:space="preserve">av </w:t>
      </w:r>
      <w:r w:rsidRPr="009E04B4">
        <w:rPr>
          <w:rFonts w:cstheme="minorHAnsi"/>
        </w:rPr>
        <w:t>begge Parter</w:t>
      </w:r>
      <w:r w:rsidR="002077A3" w:rsidRPr="009E04B4">
        <w:rPr>
          <w:rFonts w:cstheme="minorHAnsi"/>
        </w:rPr>
        <w:t>.</w:t>
      </w:r>
      <w:r w:rsidRPr="009E04B4">
        <w:rPr>
          <w:rFonts w:cstheme="minorHAnsi"/>
        </w:rPr>
        <w:t xml:space="preserve"> </w:t>
      </w:r>
      <w:r w:rsidR="002077A3" w:rsidRPr="009E04B4">
        <w:t xml:space="preserve">Databehandleravtalen gjelder så lenge Databehandler behandler personopplysninger på vegne av Behandlingsansvarlig. Den gjelder også for eventuelle </w:t>
      </w:r>
      <w:r w:rsidR="00B25F63" w:rsidRPr="009E04B4">
        <w:t>personopplysninger</w:t>
      </w:r>
      <w:r w:rsidR="002077A3" w:rsidRPr="009E04B4">
        <w:t xml:space="preserve"> som måtte </w:t>
      </w:r>
      <w:r w:rsidR="00156774" w:rsidRPr="009E04B4">
        <w:t>finnes</w:t>
      </w:r>
      <w:r w:rsidR="002077A3" w:rsidRPr="009E04B4">
        <w:t xml:space="preserve"> hos Databehandler </w:t>
      </w:r>
      <w:r w:rsidR="002825FA" w:rsidRPr="009E04B4">
        <w:t xml:space="preserve">eller noen av dennes </w:t>
      </w:r>
      <w:r w:rsidR="007A74C7">
        <w:t>Underdatabehandler</w:t>
      </w:r>
      <w:r w:rsidR="002825FA" w:rsidRPr="009E04B4">
        <w:t xml:space="preserve"> </w:t>
      </w:r>
      <w:r w:rsidR="002077A3" w:rsidRPr="009E04B4">
        <w:t>etter Hovedavtalens opphør.</w:t>
      </w:r>
      <w:bookmarkEnd w:id="372"/>
      <w:r w:rsidR="002077A3" w:rsidRPr="009E04B4">
        <w:t xml:space="preserve"> </w:t>
      </w:r>
    </w:p>
    <w:p w14:paraId="726A2DA9" w14:textId="77777777" w:rsidR="002077A3" w:rsidRPr="009E04B4" w:rsidRDefault="002077A3" w:rsidP="00580F45"/>
    <w:p w14:paraId="6E66B284" w14:textId="77777777" w:rsidR="00544128" w:rsidRPr="009E04B4" w:rsidRDefault="002077A3" w:rsidP="00580F45">
      <w:pPr>
        <w:pStyle w:val="Overskrift2"/>
      </w:pPr>
      <w:bookmarkStart w:id="373" w:name="_Toc237602469"/>
      <w:r w:rsidRPr="009E04B4">
        <w:t>Reglene om oppsigelse i Hovedavtalen gjelder tilsvarende for Databehandleravtalen, så langt det passer. Databehandler</w:t>
      </w:r>
      <w:r w:rsidR="00103296" w:rsidRPr="009E04B4">
        <w:t>avtale</w:t>
      </w:r>
      <w:r w:rsidR="001E3186">
        <w:t>n</w:t>
      </w:r>
      <w:r w:rsidR="00103296" w:rsidRPr="009E04B4">
        <w:t xml:space="preserve"> kan ikke sies opp </w:t>
      </w:r>
      <w:r w:rsidR="007A74C7">
        <w:t>så lenge Hovedavtalen består</w:t>
      </w:r>
      <w:r w:rsidR="00E906C5">
        <w:t xml:space="preserve"> med mindre den avløses av en ny databehandleravtale</w:t>
      </w:r>
      <w:r w:rsidR="00103296" w:rsidRPr="009E04B4">
        <w:t>.</w:t>
      </w:r>
      <w:bookmarkEnd w:id="373"/>
      <w:r w:rsidR="00544128" w:rsidRPr="009E04B4">
        <w:t xml:space="preserve"> </w:t>
      </w:r>
    </w:p>
    <w:p w14:paraId="74DB512F" w14:textId="77777777" w:rsidR="00B2016E" w:rsidRPr="009E04B4" w:rsidRDefault="00A229E4" w:rsidP="00580F45">
      <w:pPr>
        <w:pStyle w:val="Overskrift1"/>
      </w:pPr>
      <w:bookmarkStart w:id="374" w:name="_Toc10112802"/>
      <w:bookmarkStart w:id="375" w:name="_Toc10113652"/>
      <w:bookmarkStart w:id="376" w:name="_Toc10120055"/>
      <w:bookmarkStart w:id="377" w:name="_Toc10120092"/>
      <w:bookmarkStart w:id="378" w:name="_Toc10120134"/>
      <w:bookmarkStart w:id="379" w:name="_Toc10120194"/>
      <w:bookmarkStart w:id="380" w:name="_Toc10120269"/>
      <w:bookmarkStart w:id="381" w:name="_Toc10120466"/>
      <w:bookmarkStart w:id="382" w:name="_Toc10120509"/>
      <w:bookmarkStart w:id="383" w:name="_Toc10120562"/>
      <w:bookmarkStart w:id="384" w:name="_Toc10120602"/>
      <w:bookmarkStart w:id="385" w:name="_Toc10120690"/>
      <w:bookmarkStart w:id="386" w:name="_Toc10205731"/>
      <w:bookmarkStart w:id="387" w:name="_Toc10206381"/>
      <w:bookmarkStart w:id="388" w:name="_Toc10112803"/>
      <w:bookmarkStart w:id="389" w:name="_Toc10113653"/>
      <w:bookmarkStart w:id="390" w:name="_Toc10120056"/>
      <w:bookmarkStart w:id="391" w:name="_Toc10120093"/>
      <w:bookmarkStart w:id="392" w:name="_Toc10120135"/>
      <w:bookmarkStart w:id="393" w:name="_Toc10120195"/>
      <w:bookmarkStart w:id="394" w:name="_Toc10120270"/>
      <w:bookmarkStart w:id="395" w:name="_Toc10120467"/>
      <w:bookmarkStart w:id="396" w:name="_Toc10120510"/>
      <w:bookmarkStart w:id="397" w:name="_Toc10120563"/>
      <w:bookmarkStart w:id="398" w:name="_Toc10120603"/>
      <w:bookmarkStart w:id="399" w:name="_Toc10120691"/>
      <w:bookmarkStart w:id="400" w:name="_Toc10205732"/>
      <w:bookmarkStart w:id="401" w:name="_Toc10206382"/>
      <w:bookmarkStart w:id="402" w:name="_Toc237602470"/>
      <w:bookmarkStart w:id="403" w:name="_Toc237602525"/>
      <w:bookmarkStart w:id="404" w:name="_Toc237603734"/>
      <w:bookmarkStart w:id="405" w:name="_Toc237603939"/>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9E04B4">
        <w:rPr>
          <w:caps w:val="0"/>
        </w:rPr>
        <w:t>Lovvalg og verneting</w:t>
      </w:r>
      <w:bookmarkEnd w:id="402"/>
      <w:bookmarkEnd w:id="403"/>
      <w:bookmarkEnd w:id="404"/>
      <w:bookmarkEnd w:id="405"/>
    </w:p>
    <w:p w14:paraId="1CC6732F" w14:textId="77777777" w:rsidR="00892330" w:rsidRPr="009E04B4" w:rsidRDefault="002C72EB" w:rsidP="00580F45">
      <w:pPr>
        <w:pStyle w:val="Overskrift2"/>
        <w:numPr>
          <w:ilvl w:val="0"/>
          <w:numId w:val="0"/>
        </w:numPr>
        <w:ind w:left="-1"/>
        <w:rPr>
          <w:rFonts w:cstheme="minorHAnsi"/>
        </w:rPr>
      </w:pPr>
      <w:bookmarkStart w:id="406" w:name="_Toc237602471"/>
      <w:r>
        <w:rPr>
          <w:rFonts w:cstheme="minorHAnsi"/>
        </w:rPr>
        <w:t xml:space="preserve">Avtalen er underlagt norsk rett. </w:t>
      </w:r>
      <w:r w:rsidR="00827BD3">
        <w:rPr>
          <w:rFonts w:cstheme="minorHAnsi"/>
        </w:rPr>
        <w:t>Tvister løses i samsvar med Hovedavtalens bestemmelser, herunder eventuelle bestemmelser om verneting.</w:t>
      </w:r>
      <w:bookmarkEnd w:id="406"/>
    </w:p>
    <w:p w14:paraId="043D9656" w14:textId="77777777" w:rsidR="00B2016E" w:rsidRPr="009E04B4" w:rsidRDefault="00B2016E" w:rsidP="00580F45">
      <w:pPr>
        <w:rPr>
          <w:rFonts w:cstheme="minorHAnsi"/>
          <w:szCs w:val="24"/>
        </w:rPr>
      </w:pPr>
    </w:p>
    <w:p w14:paraId="49BD26ED" w14:textId="77777777" w:rsidR="00F96732" w:rsidRDefault="00F96732" w:rsidP="00F96732">
      <w:pPr>
        <w:ind w:left="3540" w:firstLine="708"/>
      </w:pPr>
      <w:r>
        <w:rPr>
          <w:rFonts w:cstheme="minorHAnsi"/>
        </w:rPr>
        <w:t>***</w:t>
      </w:r>
    </w:p>
    <w:p w14:paraId="788B2916" w14:textId="77777777" w:rsidR="00F96732" w:rsidRDefault="00F96732" w:rsidP="00E105C1">
      <w:pPr>
        <w:spacing w:before="100" w:beforeAutospacing="1" w:after="100" w:afterAutospacing="1" w:line="259" w:lineRule="auto"/>
        <w:jc w:val="center"/>
        <w:rPr>
          <w:rFonts w:cstheme="minorHAnsi"/>
        </w:rPr>
      </w:pPr>
    </w:p>
    <w:p w14:paraId="0DB42CC7" w14:textId="77777777" w:rsidR="00F96732" w:rsidRDefault="00F96732" w:rsidP="00E105C1">
      <w:pPr>
        <w:spacing w:before="100" w:beforeAutospacing="1" w:after="100" w:afterAutospacing="1" w:line="259" w:lineRule="auto"/>
        <w:jc w:val="center"/>
        <w:rPr>
          <w:rFonts w:cstheme="minorHAnsi"/>
        </w:rPr>
      </w:pPr>
    </w:p>
    <w:p w14:paraId="54268477" w14:textId="77777777" w:rsidR="00F96732" w:rsidRDefault="00F96732" w:rsidP="00E105C1">
      <w:pPr>
        <w:spacing w:before="100" w:beforeAutospacing="1" w:after="100" w:afterAutospacing="1" w:line="259" w:lineRule="auto"/>
        <w:jc w:val="center"/>
        <w:rPr>
          <w:rFonts w:cstheme="minorHAnsi"/>
        </w:rPr>
      </w:pPr>
    </w:p>
    <w:p w14:paraId="64B4AF95" w14:textId="77777777" w:rsidR="00F96732" w:rsidRDefault="00F96732" w:rsidP="00F96732">
      <w:pPr>
        <w:spacing w:after="160" w:line="259" w:lineRule="auto"/>
        <w:rPr>
          <w:b/>
          <w:caps/>
          <w:sz w:val="36"/>
          <w:szCs w:val="36"/>
        </w:rPr>
      </w:pPr>
    </w:p>
    <w:p w14:paraId="02C0C59E" w14:textId="77777777" w:rsidR="00F96732" w:rsidRDefault="00F96732" w:rsidP="00F96732">
      <w:pPr>
        <w:spacing w:after="160" w:line="259" w:lineRule="auto"/>
        <w:rPr>
          <w:b/>
          <w:caps/>
          <w:sz w:val="36"/>
          <w:szCs w:val="36"/>
        </w:rPr>
      </w:pPr>
    </w:p>
    <w:p w14:paraId="3869F3C0" w14:textId="77777777" w:rsidR="00F96732" w:rsidRPr="002D52ED" w:rsidRDefault="00F96732" w:rsidP="00F96732">
      <w:pPr>
        <w:spacing w:after="160" w:line="259" w:lineRule="auto"/>
        <w:rPr>
          <w:b/>
          <w:caps/>
          <w:sz w:val="36"/>
          <w:szCs w:val="36"/>
        </w:rPr>
      </w:pPr>
      <w:r w:rsidRPr="002D52ED">
        <w:rPr>
          <w:b/>
          <w:caps/>
          <w:sz w:val="36"/>
          <w:szCs w:val="36"/>
        </w:rPr>
        <w:lastRenderedPageBreak/>
        <w:t>Bilag til Databehandleravtalen</w:t>
      </w:r>
    </w:p>
    <w:p w14:paraId="53B8CCD1" w14:textId="77777777" w:rsidR="00F96732" w:rsidRDefault="00F96732" w:rsidP="00F96732">
      <w:pPr>
        <w:spacing w:after="160" w:line="259" w:lineRule="auto"/>
        <w:rPr>
          <w:b/>
          <w:caps/>
        </w:rPr>
      </w:pPr>
    </w:p>
    <w:p w14:paraId="73964404" w14:textId="77777777" w:rsidR="00F96732" w:rsidRDefault="00F96732" w:rsidP="00F96732">
      <w:pPr>
        <w:spacing w:after="160" w:line="259" w:lineRule="auto"/>
        <w:rPr>
          <w:b/>
          <w:caps/>
        </w:rPr>
      </w:pPr>
    </w:p>
    <w:p w14:paraId="66BC4257" w14:textId="77777777" w:rsidR="00F96732" w:rsidRDefault="00F96732" w:rsidP="00F96732">
      <w:pPr>
        <w:spacing w:after="160" w:line="259" w:lineRule="auto"/>
        <w:rPr>
          <w:b/>
          <w:caps/>
        </w:rPr>
      </w:pPr>
      <w:r>
        <w:rPr>
          <w:b/>
          <w:caps/>
        </w:rPr>
        <w:t>Dette dokument består av følgende Bilag:</w:t>
      </w:r>
    </w:p>
    <w:p w14:paraId="5F49EB3B" w14:textId="77777777" w:rsidR="00F96732" w:rsidRDefault="00F96732" w:rsidP="00F96732">
      <w:pPr>
        <w:spacing w:after="160" w:line="259" w:lineRule="auto"/>
        <w:rPr>
          <w:b/>
          <w:caps/>
        </w:rPr>
      </w:pPr>
    </w:p>
    <w:p w14:paraId="31D2184B" w14:textId="77777777" w:rsidR="00F96732" w:rsidRDefault="00F96732" w:rsidP="00F96732">
      <w:pPr>
        <w:spacing w:after="160" w:line="259" w:lineRule="auto"/>
        <w:rPr>
          <w:b/>
          <w:caps/>
        </w:rPr>
      </w:pPr>
    </w:p>
    <w:p w14:paraId="63FAB143" w14:textId="77777777" w:rsidR="00F96732" w:rsidRDefault="00F96732" w:rsidP="00F96732">
      <w:pPr>
        <w:spacing w:after="160" w:line="259" w:lineRule="auto"/>
        <w:rPr>
          <w:b/>
          <w:caps/>
        </w:rPr>
      </w:pPr>
      <w:r>
        <w:rPr>
          <w:b/>
          <w:caps/>
        </w:rPr>
        <w:t>Bilag a – Opplysninger om behandlingen</w:t>
      </w:r>
    </w:p>
    <w:p w14:paraId="236F4423" w14:textId="77777777" w:rsidR="00F96732" w:rsidRDefault="00F96732" w:rsidP="00F96732">
      <w:pPr>
        <w:spacing w:after="160" w:line="259" w:lineRule="auto"/>
        <w:rPr>
          <w:b/>
          <w:caps/>
        </w:rPr>
      </w:pPr>
      <w:r>
        <w:rPr>
          <w:b/>
          <w:caps/>
        </w:rPr>
        <w:t xml:space="preserve">Bilag b - </w:t>
      </w:r>
      <w:r w:rsidRPr="00B13497">
        <w:rPr>
          <w:b/>
          <w:caps/>
        </w:rPr>
        <w:t xml:space="preserve">BETINGELSER FOR DATABEHANDLERENS BRUK AV </w:t>
      </w:r>
      <w:r>
        <w:rPr>
          <w:b/>
          <w:caps/>
        </w:rPr>
        <w:t>UNDERDATABEHANDLERE</w:t>
      </w:r>
    </w:p>
    <w:p w14:paraId="7E95C2A9" w14:textId="77777777" w:rsidR="00F96732" w:rsidRDefault="00F96732" w:rsidP="00F96732">
      <w:pPr>
        <w:spacing w:after="160" w:line="259" w:lineRule="auto"/>
        <w:rPr>
          <w:b/>
          <w:caps/>
        </w:rPr>
      </w:pPr>
      <w:r>
        <w:rPr>
          <w:b/>
          <w:caps/>
        </w:rPr>
        <w:t xml:space="preserve">Bilag C - </w:t>
      </w:r>
      <w:r w:rsidRPr="003F7DA1">
        <w:rPr>
          <w:b/>
          <w:caps/>
        </w:rPr>
        <w:t xml:space="preserve">Instruks vedrørende behandling av personopplysninger </w:t>
      </w:r>
    </w:p>
    <w:p w14:paraId="5259C654" w14:textId="77777777" w:rsidR="00F96732" w:rsidRDefault="00F96732" w:rsidP="00F96732">
      <w:pPr>
        <w:spacing w:after="160" w:line="259" w:lineRule="auto"/>
        <w:rPr>
          <w:b/>
          <w:caps/>
        </w:rPr>
      </w:pPr>
      <w:r>
        <w:rPr>
          <w:b/>
          <w:caps/>
        </w:rPr>
        <w:t>Bilag D</w:t>
      </w:r>
      <w:r w:rsidRPr="003F7DA1">
        <w:rPr>
          <w:b/>
          <w:caps/>
        </w:rPr>
        <w:t xml:space="preserve"> </w:t>
      </w:r>
      <w:r>
        <w:rPr>
          <w:b/>
          <w:caps/>
        </w:rPr>
        <w:t>- Endringer til databehandleravtalens standardtekst og endringer etter avtaleinngåelsen</w:t>
      </w:r>
    </w:p>
    <w:p w14:paraId="591A64F2" w14:textId="77777777" w:rsidR="00F96732" w:rsidRDefault="00F96732" w:rsidP="00F96732">
      <w:pPr>
        <w:spacing w:after="160" w:line="259" w:lineRule="auto"/>
        <w:rPr>
          <w:b/>
          <w:caps/>
        </w:rPr>
      </w:pPr>
      <w:r>
        <w:rPr>
          <w:b/>
          <w:caps/>
        </w:rPr>
        <w:br w:type="page"/>
      </w:r>
    </w:p>
    <w:p w14:paraId="649F8F59" w14:textId="77777777" w:rsidR="00F96732" w:rsidRDefault="001B599B" w:rsidP="00B40765">
      <w:pPr>
        <w:pStyle w:val="Overskrift1"/>
      </w:pPr>
      <w:bookmarkStart w:id="407" w:name="_Toc237602472"/>
      <w:bookmarkStart w:id="408" w:name="_Toc237602526"/>
      <w:bookmarkStart w:id="409" w:name="_Toc237603735"/>
      <w:bookmarkStart w:id="410" w:name="_Toc237603940"/>
      <w:r>
        <w:lastRenderedPageBreak/>
        <w:t>Bilag a</w:t>
      </w:r>
      <w:r w:rsidR="00E8233A">
        <w:t xml:space="preserve"> - </w:t>
      </w:r>
      <w:r w:rsidR="00F96732" w:rsidRPr="001E02BB">
        <w:t>O</w:t>
      </w:r>
      <w:r w:rsidR="00F96732">
        <w:t>p</w:t>
      </w:r>
      <w:r w:rsidR="00F96732" w:rsidRPr="001E02BB">
        <w:t>plysninger</w:t>
      </w:r>
      <w:r w:rsidR="00F96732" w:rsidRPr="002704FB">
        <w:t xml:space="preserve"> om behandlingen</w:t>
      </w:r>
      <w:bookmarkEnd w:id="407"/>
      <w:bookmarkEnd w:id="408"/>
      <w:bookmarkEnd w:id="409"/>
      <w:bookmarkEnd w:id="410"/>
      <w:r w:rsidR="00F96732" w:rsidRPr="002704FB">
        <w:t xml:space="preserve"> </w:t>
      </w:r>
    </w:p>
    <w:p w14:paraId="584B37B3" w14:textId="77777777" w:rsidR="00F96732" w:rsidRPr="00C22521" w:rsidRDefault="00F96732" w:rsidP="00F96732"/>
    <w:p w14:paraId="58A4BD38" w14:textId="77777777" w:rsidR="00F96732" w:rsidRDefault="00F96732" w:rsidP="00F96732">
      <w:pPr>
        <w:pStyle w:val="Overskrift2"/>
      </w:pPr>
      <w:bookmarkStart w:id="411" w:name="_Ref16081903"/>
      <w:bookmarkStart w:id="412" w:name="_Toc237602473"/>
      <w:r>
        <w:t>Hovedavtalen og f</w:t>
      </w:r>
      <w:r w:rsidRPr="00946BAE">
        <w:t>ormålet</w:t>
      </w:r>
      <w:r w:rsidRPr="008E20B5">
        <w:t xml:space="preserve"> med behandling</w:t>
      </w:r>
      <w:r>
        <w:t>en</w:t>
      </w:r>
      <w:r w:rsidRPr="008E20B5">
        <w:t xml:space="preserve"> av personopplysninger</w:t>
      </w:r>
      <w:bookmarkEnd w:id="411"/>
      <w:bookmarkEnd w:id="412"/>
      <w:r w:rsidRPr="008E20B5">
        <w:t xml:space="preserve"> </w:t>
      </w:r>
    </w:p>
    <w:p w14:paraId="42FBFC76" w14:textId="77777777" w:rsidR="00F96732" w:rsidRPr="009E4F90" w:rsidRDefault="00F96732" w:rsidP="00F96732"/>
    <w:p w14:paraId="58112304" w14:textId="77777777" w:rsidR="00F96732" w:rsidRDefault="00F96732" w:rsidP="00F96732">
      <w:pPr>
        <w:rPr>
          <w:rFonts w:cstheme="minorHAnsi"/>
        </w:rPr>
      </w:pPr>
      <w:r w:rsidRPr="003E5A15">
        <w:rPr>
          <w:rFonts w:cstheme="minorHAnsi"/>
        </w:rPr>
        <w:t xml:space="preserve">Databehandlerens behandling av personopplysninger på vegne av den Behandlingsansvarlige er </w:t>
      </w:r>
      <w:r>
        <w:rPr>
          <w:rFonts w:cstheme="minorHAnsi"/>
        </w:rPr>
        <w:t xml:space="preserve">knyttet til </w:t>
      </w:r>
      <w:r w:rsidRPr="003E5A15">
        <w:rPr>
          <w:rFonts w:cstheme="minorHAnsi"/>
        </w:rPr>
        <w:t>å levere tjenester som beskrevet i Hovedavtalen</w:t>
      </w:r>
      <w:r>
        <w:rPr>
          <w:rFonts w:cstheme="minorHAnsi"/>
        </w:rPr>
        <w:t xml:space="preserve">. </w:t>
      </w:r>
    </w:p>
    <w:p w14:paraId="24793CBA" w14:textId="77777777" w:rsidR="00F96732" w:rsidRDefault="00F96732" w:rsidP="00F96732">
      <w:pPr>
        <w:rPr>
          <w:rFonts w:cstheme="minorHAnsi"/>
        </w:rPr>
      </w:pPr>
    </w:p>
    <w:p w14:paraId="5A1B711A" w14:textId="77777777" w:rsidR="00F96732" w:rsidRDefault="00F96732" w:rsidP="00F96732">
      <w:pPr>
        <w:rPr>
          <w:rFonts w:cstheme="minorHAnsi"/>
        </w:rPr>
      </w:pPr>
      <w:r>
        <w:rPr>
          <w:rFonts w:cstheme="minorHAnsi"/>
        </w:rPr>
        <w:t>Med Hovedavtalen menes følgende avtale(r) inngått mellom partene:</w:t>
      </w:r>
    </w:p>
    <w:p w14:paraId="30ECBF91" w14:textId="5A6DCADD" w:rsidR="00F96732" w:rsidRDefault="00736DDD" w:rsidP="00F96732">
      <w:pPr>
        <w:rPr>
          <w:rFonts w:cstheme="minorHAnsi"/>
        </w:rPr>
      </w:pPr>
      <w:r>
        <w:rPr>
          <w:rFonts w:cstheme="minorHAnsi"/>
        </w:rPr>
        <w:t>Rammeavtale</w:t>
      </w:r>
      <w:r w:rsidR="00C049BD">
        <w:rPr>
          <w:rFonts w:cstheme="minorHAnsi"/>
        </w:rPr>
        <w:t xml:space="preserve"> </w:t>
      </w:r>
      <w:r w:rsidR="008569D7">
        <w:rPr>
          <w:rFonts w:cstheme="minorHAnsi"/>
        </w:rPr>
        <w:t>med følgende bilag</w:t>
      </w:r>
    </w:p>
    <w:p w14:paraId="015E4AF3" w14:textId="77777777" w:rsidR="008569D7" w:rsidRDefault="008569D7" w:rsidP="008569D7"/>
    <w:p w14:paraId="0B441EA3" w14:textId="77777777" w:rsidR="008569D7" w:rsidRDefault="008569D7" w:rsidP="00F96732">
      <w:pPr>
        <w:rPr>
          <w:rFonts w:cstheme="minorHAnsi"/>
        </w:rPr>
      </w:pPr>
    </w:p>
    <w:p w14:paraId="057DF5B8" w14:textId="77777777" w:rsidR="00F96732" w:rsidRPr="003E5A15" w:rsidRDefault="00F96732" w:rsidP="00F96732">
      <w:pPr>
        <w:rPr>
          <w:rFonts w:cstheme="minorHAnsi"/>
        </w:rPr>
      </w:pPr>
      <w:r>
        <w:rPr>
          <w:rFonts w:cstheme="minorHAnsi"/>
        </w:rPr>
        <w:t>Behandlingen har følgende formål</w:t>
      </w:r>
      <w:r w:rsidRPr="003E5A15">
        <w:rPr>
          <w:rFonts w:cstheme="minorHAnsi"/>
        </w:rPr>
        <w:t>:</w:t>
      </w:r>
    </w:p>
    <w:p w14:paraId="4C4857BA" w14:textId="77777777" w:rsidR="00F96732" w:rsidRDefault="00F96732" w:rsidP="00F96732">
      <w:pPr>
        <w:rPr>
          <w:rFonts w:cstheme="minorHAnsi"/>
          <w:b/>
          <w:i/>
          <w:color w:val="767171" w:themeColor="background2" w:themeShade="80"/>
          <w:u w:val="single"/>
        </w:rPr>
      </w:pPr>
    </w:p>
    <w:p w14:paraId="0E5A6A24" w14:textId="77777777" w:rsidR="00F96732" w:rsidRPr="00290313" w:rsidRDefault="00F96732" w:rsidP="00F96732">
      <w:pPr>
        <w:rPr>
          <w:rFonts w:cstheme="minorHAnsi"/>
          <w:color w:val="000000" w:themeColor="text1"/>
          <w:highlight w:val="yellow"/>
        </w:rPr>
      </w:pPr>
      <w:r w:rsidRPr="00290313">
        <w:rPr>
          <w:rFonts w:cstheme="minorHAnsi"/>
          <w:b/>
          <w:color w:val="000000" w:themeColor="text1"/>
          <w:highlight w:val="yellow"/>
        </w:rPr>
        <w:t>&lt;</w:t>
      </w:r>
      <w:r>
        <w:rPr>
          <w:rFonts w:cstheme="minorHAnsi"/>
          <w:b/>
          <w:i/>
          <w:color w:val="000000" w:themeColor="text1"/>
          <w:highlight w:val="yellow"/>
        </w:rPr>
        <w:t>Beskriv</w:t>
      </w:r>
      <w:r w:rsidRPr="00290313">
        <w:rPr>
          <w:rFonts w:cstheme="minorHAnsi"/>
          <w:b/>
          <w:i/>
          <w:color w:val="000000" w:themeColor="text1"/>
          <w:highlight w:val="yellow"/>
        </w:rPr>
        <w:t xml:space="preserve"> behandlingsformål, for eksempel:</w:t>
      </w:r>
      <w:r w:rsidRPr="00290313" w:rsidDel="009A7FB0">
        <w:rPr>
          <w:rFonts w:cstheme="minorHAnsi"/>
          <w:color w:val="000000" w:themeColor="text1"/>
          <w:highlight w:val="yellow"/>
        </w:rPr>
        <w:t xml:space="preserve"> </w:t>
      </w:r>
    </w:p>
    <w:p w14:paraId="6AE0C473" w14:textId="77777777" w:rsidR="00F96732" w:rsidRPr="00290313" w:rsidRDefault="00F96732" w:rsidP="00F96732">
      <w:pPr>
        <w:pStyle w:val="Listeavsnitt"/>
        <w:numPr>
          <w:ilvl w:val="0"/>
          <w:numId w:val="22"/>
        </w:numPr>
        <w:rPr>
          <w:rFonts w:cstheme="minorHAnsi"/>
          <w:i/>
          <w:color w:val="000000" w:themeColor="text1"/>
          <w:highlight w:val="yellow"/>
        </w:rPr>
      </w:pPr>
      <w:r w:rsidRPr="00290313">
        <w:rPr>
          <w:rFonts w:cstheme="minorHAnsi"/>
          <w:i/>
          <w:color w:val="000000" w:themeColor="text1"/>
          <w:highlight w:val="yellow"/>
        </w:rPr>
        <w:t>Bruk av system X til innsamling og behandling av opplysninger om Behandlingsansvarliges ansatte&gt;</w:t>
      </w:r>
    </w:p>
    <w:p w14:paraId="4BDD706E" w14:textId="77777777" w:rsidR="00F96732" w:rsidRPr="00DF3DF3" w:rsidRDefault="00F96732" w:rsidP="00F96732">
      <w:pPr>
        <w:pStyle w:val="Listeavsnitt"/>
        <w:rPr>
          <w:rFonts w:cstheme="minorHAnsi"/>
          <w:i/>
        </w:rPr>
      </w:pPr>
    </w:p>
    <w:p w14:paraId="092F0128" w14:textId="77777777" w:rsidR="00F96732" w:rsidRPr="00AE1831" w:rsidRDefault="00F96732" w:rsidP="00F96732">
      <w:pPr>
        <w:rPr>
          <w:rFonts w:cstheme="minorHAnsi"/>
        </w:rPr>
      </w:pPr>
    </w:p>
    <w:p w14:paraId="6B4C2329" w14:textId="77777777" w:rsidR="00F96732" w:rsidRDefault="00F96732" w:rsidP="00F96732">
      <w:pPr>
        <w:pStyle w:val="Overskrift2"/>
      </w:pPr>
      <w:bookmarkStart w:id="413" w:name="_Toc237602474"/>
      <w:r w:rsidRPr="00946BAE">
        <w:t>Databehandlerens</w:t>
      </w:r>
      <w:r w:rsidRPr="008E20B5">
        <w:t xml:space="preserve"> behandling av personopplysninger på vegne av den Behandlingsansvarlige</w:t>
      </w:r>
      <w:bookmarkEnd w:id="413"/>
      <w:r w:rsidRPr="008E20B5">
        <w:t xml:space="preserve"> </w:t>
      </w:r>
    </w:p>
    <w:p w14:paraId="62EDCE9C" w14:textId="77777777" w:rsidR="00F96732" w:rsidRPr="009E4F90" w:rsidRDefault="00F96732" w:rsidP="00F96732"/>
    <w:p w14:paraId="581C141B" w14:textId="77777777" w:rsidR="00F96732" w:rsidRPr="00A57F07" w:rsidRDefault="00F96732" w:rsidP="00F96732">
      <w:r w:rsidRPr="00AF0BE4">
        <w:t xml:space="preserve">Databehandlerens behandling av personopplysninger på vegne av den </w:t>
      </w:r>
      <w:r w:rsidRPr="00A57F07">
        <w:t>Behandlingsansvarlig</w:t>
      </w:r>
      <w:r w:rsidRPr="00AF0BE4">
        <w:t>e omhandler (karakteren av behandlingen):</w:t>
      </w:r>
    </w:p>
    <w:p w14:paraId="483C3D0E" w14:textId="77777777" w:rsidR="00F96732" w:rsidRDefault="00F96732" w:rsidP="00F96732"/>
    <w:p w14:paraId="49FF157B" w14:textId="77777777" w:rsidR="00F96732" w:rsidRPr="00290313" w:rsidRDefault="00F96732" w:rsidP="00F96732">
      <w:pPr>
        <w:rPr>
          <w:rFonts w:cstheme="minorHAnsi"/>
          <w:i/>
          <w:color w:val="000000" w:themeColor="text1"/>
          <w:highlight w:val="yellow"/>
        </w:rPr>
      </w:pPr>
      <w:r w:rsidRPr="00290313">
        <w:rPr>
          <w:rFonts w:cstheme="minorHAnsi"/>
          <w:b/>
          <w:i/>
          <w:color w:val="000000" w:themeColor="text1"/>
          <w:highlight w:val="yellow"/>
        </w:rPr>
        <w:t>&lt;</w:t>
      </w:r>
      <w:r>
        <w:rPr>
          <w:rFonts w:cstheme="minorHAnsi"/>
          <w:b/>
          <w:i/>
          <w:color w:val="000000" w:themeColor="text1"/>
          <w:highlight w:val="yellow"/>
        </w:rPr>
        <w:t xml:space="preserve">Beskriv </w:t>
      </w:r>
      <w:r w:rsidRPr="00290313">
        <w:rPr>
          <w:rFonts w:cstheme="minorHAnsi"/>
          <w:b/>
          <w:i/>
          <w:color w:val="000000" w:themeColor="text1"/>
          <w:highlight w:val="yellow"/>
        </w:rPr>
        <w:t>hva behandlingen omfatter, for eksempel</w:t>
      </w:r>
      <w:r w:rsidRPr="00290313">
        <w:rPr>
          <w:rFonts w:cstheme="minorHAnsi"/>
          <w:i/>
          <w:color w:val="000000" w:themeColor="text1"/>
          <w:highlight w:val="yellow"/>
        </w:rPr>
        <w:t>:</w:t>
      </w:r>
      <w:r w:rsidRPr="00290313" w:rsidDel="0084197F">
        <w:rPr>
          <w:rFonts w:cstheme="minorHAnsi"/>
          <w:i/>
          <w:color w:val="000000" w:themeColor="text1"/>
          <w:highlight w:val="yellow"/>
        </w:rPr>
        <w:t xml:space="preserve"> </w:t>
      </w:r>
    </w:p>
    <w:p w14:paraId="59E7EFE4" w14:textId="77777777" w:rsidR="00F96732" w:rsidRPr="00290313" w:rsidRDefault="00F96732" w:rsidP="00F96732">
      <w:pPr>
        <w:pStyle w:val="Listeavsnitt"/>
        <w:numPr>
          <w:ilvl w:val="0"/>
          <w:numId w:val="22"/>
        </w:numPr>
        <w:rPr>
          <w:rFonts w:cstheme="minorHAnsi"/>
          <w:i/>
          <w:color w:val="000000" w:themeColor="text1"/>
          <w:highlight w:val="yellow"/>
        </w:rPr>
      </w:pPr>
      <w:r w:rsidRPr="00290313">
        <w:rPr>
          <w:rFonts w:cstheme="minorHAnsi"/>
          <w:i/>
          <w:color w:val="000000" w:themeColor="text1"/>
          <w:highlight w:val="yellow"/>
        </w:rPr>
        <w:t>Innsamling, lagring og analyse av brukertilfredshetsundersøkelser som beskrevet i Hovedavtalens</w:t>
      </w:r>
      <w:r>
        <w:rPr>
          <w:rFonts w:cstheme="minorHAnsi"/>
          <w:i/>
          <w:color w:val="000000" w:themeColor="text1"/>
          <w:highlight w:val="yellow"/>
        </w:rPr>
        <w:t xml:space="preserve"> Bilag 1</w:t>
      </w:r>
      <w:r w:rsidRPr="00290313">
        <w:rPr>
          <w:rFonts w:cstheme="minorHAnsi"/>
          <w:i/>
          <w:color w:val="000000" w:themeColor="text1"/>
          <w:highlight w:val="yellow"/>
        </w:rPr>
        <w:t xml:space="preserve"> </w:t>
      </w:r>
    </w:p>
    <w:p w14:paraId="31EAE05C" w14:textId="77777777" w:rsidR="00F96732" w:rsidRPr="00290313" w:rsidRDefault="00F96732" w:rsidP="00F96732">
      <w:pPr>
        <w:pStyle w:val="Listeavsnitt"/>
        <w:numPr>
          <w:ilvl w:val="0"/>
          <w:numId w:val="22"/>
        </w:numPr>
        <w:rPr>
          <w:rFonts w:cstheme="minorHAnsi"/>
          <w:i/>
          <w:color w:val="000000" w:themeColor="text1"/>
          <w:highlight w:val="yellow"/>
        </w:rPr>
      </w:pPr>
      <w:r w:rsidRPr="00290313">
        <w:rPr>
          <w:rFonts w:cstheme="minorHAnsi"/>
          <w:i/>
          <w:color w:val="000000" w:themeColor="text1"/>
          <w:highlight w:val="yellow"/>
        </w:rPr>
        <w:t>Registrering, organisering og oppbevaring av personopplysninger i system X</w:t>
      </w:r>
      <w:r w:rsidRPr="00290313">
        <w:rPr>
          <w:rFonts w:cstheme="minorHAnsi"/>
          <w:b/>
          <w:i/>
          <w:color w:val="000000" w:themeColor="text1"/>
          <w:highlight w:val="yellow"/>
        </w:rPr>
        <w:t>&gt;</w:t>
      </w:r>
    </w:p>
    <w:p w14:paraId="1AADFDCB" w14:textId="77777777" w:rsidR="00F96732" w:rsidRPr="00506F16" w:rsidRDefault="00F96732" w:rsidP="00F96732">
      <w:pPr>
        <w:rPr>
          <w:i/>
        </w:rPr>
      </w:pPr>
    </w:p>
    <w:p w14:paraId="1FEE1C74" w14:textId="77777777" w:rsidR="00F96732" w:rsidRDefault="00F96732" w:rsidP="00F96732">
      <w:pPr>
        <w:pStyle w:val="Listeavsnitt"/>
        <w:ind w:left="783"/>
        <w:rPr>
          <w:b/>
        </w:rPr>
      </w:pPr>
      <w:r>
        <w:rPr>
          <w:b/>
        </w:rPr>
        <w:br/>
      </w:r>
    </w:p>
    <w:p w14:paraId="0CC66177" w14:textId="77777777" w:rsidR="00F96732" w:rsidRDefault="00F96732" w:rsidP="00F96732">
      <w:pPr>
        <w:spacing w:after="160" w:line="259" w:lineRule="auto"/>
        <w:rPr>
          <w:b/>
        </w:rPr>
      </w:pPr>
      <w:r>
        <w:rPr>
          <w:b/>
        </w:rPr>
        <w:br w:type="page"/>
      </w:r>
    </w:p>
    <w:p w14:paraId="3195C51C" w14:textId="77777777" w:rsidR="00F96732" w:rsidRPr="00506F16" w:rsidRDefault="00F96732" w:rsidP="00F96732">
      <w:pPr>
        <w:pStyle w:val="Listeavsnitt"/>
        <w:ind w:left="783"/>
        <w:rPr>
          <w:b/>
        </w:rPr>
      </w:pPr>
    </w:p>
    <w:p w14:paraId="59B78376" w14:textId="77777777" w:rsidR="00F96732" w:rsidRDefault="00F96732" w:rsidP="00F96732">
      <w:pPr>
        <w:pStyle w:val="Overskrift2"/>
      </w:pPr>
      <w:bookmarkStart w:id="414" w:name="_Toc237602475"/>
      <w:r>
        <w:t>Typer</w:t>
      </w:r>
      <w:r w:rsidRPr="009E4F90">
        <w:t xml:space="preserve"> av personopplysninger</w:t>
      </w:r>
      <w:bookmarkEnd w:id="414"/>
    </w:p>
    <w:p w14:paraId="703B19DC" w14:textId="77777777" w:rsidR="00F96732" w:rsidRPr="009E4F90" w:rsidRDefault="00F96732" w:rsidP="00F96732"/>
    <w:p w14:paraId="265BFE84" w14:textId="77777777" w:rsidR="00F96732" w:rsidRDefault="00F96732" w:rsidP="00F96732">
      <w:r w:rsidRPr="00AF0BE4">
        <w:t>Behandlingen omfatter følgende typer av personopplysninger om de registrerte</w:t>
      </w:r>
      <w:r>
        <w:t xml:space="preserve"> (flere valg mulig)</w:t>
      </w:r>
      <w:r w:rsidRPr="00AF0BE4">
        <w:t>:</w:t>
      </w:r>
    </w:p>
    <w:p w14:paraId="323FCF84" w14:textId="77777777" w:rsidR="00F96732" w:rsidRPr="00AF0BE4" w:rsidRDefault="00F96732" w:rsidP="00F96732"/>
    <w:tbl>
      <w:tblPr>
        <w:tblStyle w:val="Tabellrutenett"/>
        <w:tblW w:w="0" w:type="auto"/>
        <w:tblLook w:val="04A0" w:firstRow="1" w:lastRow="0" w:firstColumn="1" w:lastColumn="0" w:noHBand="0" w:noVBand="1"/>
      </w:tblPr>
      <w:tblGrid>
        <w:gridCol w:w="562"/>
        <w:gridCol w:w="8500"/>
      </w:tblGrid>
      <w:tr w:rsidR="00F96732" w14:paraId="6012A4DF" w14:textId="77777777" w:rsidTr="00DA53C2">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Content>
            <w:tc>
              <w:tcPr>
                <w:tcW w:w="562" w:type="dxa"/>
              </w:tcPr>
              <w:p w14:paraId="5508D252" w14:textId="77777777" w:rsidR="00F96732" w:rsidRPr="005E17D7" w:rsidRDefault="00F96732" w:rsidP="00DA53C2">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4E7965AF" w14:textId="77777777" w:rsidR="00F96732" w:rsidRPr="00F96732" w:rsidRDefault="00F96732" w:rsidP="00DA53C2">
            <w:pPr>
              <w:pStyle w:val="Brdtekst"/>
              <w:rPr>
                <w:rFonts w:asciiTheme="minorHAnsi" w:hAnsiTheme="minorHAnsi" w:cstheme="minorHAnsi"/>
                <w:i/>
                <w:iCs/>
                <w:color w:val="000000" w:themeColor="text1"/>
                <w:lang w:val="nb-NO"/>
              </w:rPr>
            </w:pPr>
            <w:r w:rsidRPr="00F96732">
              <w:rPr>
                <w:rFonts w:asciiTheme="minorHAnsi" w:hAnsiTheme="minorHAnsi" w:cstheme="minorHAnsi"/>
                <w:i/>
                <w:iCs/>
                <w:color w:val="000000" w:themeColor="text1"/>
                <w:lang w:val="nb-NO"/>
              </w:rPr>
              <w:t>Særlige kategorier av personopplysninger i henhold til GDPR artikkel 9 (1):</w:t>
            </w:r>
          </w:p>
          <w:p w14:paraId="223ED8DF" w14:textId="77777777" w:rsidR="00F96732" w:rsidRPr="00F96732" w:rsidRDefault="00F96732" w:rsidP="00DA53C2">
            <w:pPr>
              <w:pStyle w:val="Brdtekst"/>
              <w:rPr>
                <w:rFonts w:asciiTheme="minorHAnsi" w:hAnsiTheme="minorHAnsi" w:cstheme="minorHAnsi"/>
                <w:i/>
                <w:iCs/>
                <w:color w:val="000000" w:themeColor="text1"/>
                <w:lang w:val="nb-NO"/>
              </w:rPr>
            </w:pPr>
            <w:r w:rsidRPr="00F96732">
              <w:rPr>
                <w:rFonts w:asciiTheme="minorHAnsi" w:hAnsiTheme="minorHAnsi" w:cstheme="minorHAnsi"/>
                <w:bCs/>
                <w:color w:val="000000" w:themeColor="text1"/>
                <w:lang w:val="nb-NO"/>
              </w:rPr>
              <w:t>&lt;</w:t>
            </w:r>
            <w:r w:rsidRPr="00F96732">
              <w:rPr>
                <w:rFonts w:asciiTheme="minorHAnsi" w:hAnsiTheme="minorHAnsi" w:cstheme="minorHAnsi"/>
                <w:i/>
                <w:iCs/>
                <w:color w:val="000000" w:themeColor="text1"/>
                <w:highlight w:val="yellow"/>
                <w:lang w:val="nb-NO"/>
              </w:rPr>
              <w:t>Angi type, f.eks. helseopplysninger, rasemessig eller etnisk opprinnelse eller fagforeningstilhørighet</w:t>
            </w:r>
            <w:r w:rsidRPr="00F96732">
              <w:rPr>
                <w:rFonts w:asciiTheme="minorHAnsi" w:hAnsiTheme="minorHAnsi" w:cstheme="minorHAnsi"/>
                <w:bCs/>
                <w:color w:val="000000" w:themeColor="text1"/>
                <w:highlight w:val="yellow"/>
                <w:lang w:val="nb-NO"/>
              </w:rPr>
              <w:t>&gt;</w:t>
            </w:r>
          </w:p>
        </w:tc>
      </w:tr>
      <w:tr w:rsidR="00F96732" w14:paraId="48CEFC98" w14:textId="77777777" w:rsidTr="00DA53C2">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Content>
            <w:tc>
              <w:tcPr>
                <w:tcW w:w="562" w:type="dxa"/>
              </w:tcPr>
              <w:p w14:paraId="464BF240" w14:textId="77777777" w:rsidR="00F96732" w:rsidRPr="008324CD" w:rsidRDefault="00F96732" w:rsidP="00DA53C2">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6A996906" w14:textId="77777777" w:rsidR="00F96732" w:rsidRPr="00F96732" w:rsidRDefault="00F96732" w:rsidP="00DA53C2">
            <w:pPr>
              <w:pStyle w:val="Brdtekst"/>
              <w:rPr>
                <w:rFonts w:asciiTheme="minorHAnsi" w:hAnsiTheme="minorHAnsi" w:cstheme="minorHAnsi"/>
                <w:i/>
                <w:iCs/>
                <w:color w:val="000000" w:themeColor="text1"/>
                <w:lang w:val="nb-NO"/>
              </w:rPr>
            </w:pPr>
            <w:r w:rsidRPr="00F96732">
              <w:rPr>
                <w:rFonts w:asciiTheme="minorHAnsi" w:hAnsiTheme="minorHAnsi" w:cstheme="minorHAnsi"/>
                <w:i/>
                <w:iCs/>
                <w:color w:val="000000" w:themeColor="text1"/>
                <w:lang w:val="nb-NO"/>
              </w:rPr>
              <w:t>Andre opplysninger med særlig behov for beskyttelse:</w:t>
            </w:r>
          </w:p>
          <w:p w14:paraId="1A5EFAFA" w14:textId="77777777" w:rsidR="00F96732" w:rsidRPr="00F96732" w:rsidRDefault="00F96732" w:rsidP="00DA53C2">
            <w:pPr>
              <w:pStyle w:val="Brdtekst"/>
              <w:rPr>
                <w:rFonts w:asciiTheme="minorHAnsi" w:hAnsiTheme="minorHAnsi" w:cstheme="minorHAnsi"/>
                <w:i/>
                <w:iCs/>
                <w:color w:val="000000" w:themeColor="text1"/>
                <w:lang w:val="nb-NO"/>
              </w:rPr>
            </w:pPr>
            <w:r w:rsidRPr="00F96732">
              <w:rPr>
                <w:rFonts w:asciiTheme="minorHAnsi" w:hAnsiTheme="minorHAnsi" w:cstheme="minorHAnsi"/>
                <w:i/>
                <w:iCs/>
                <w:color w:val="000000" w:themeColor="text1"/>
                <w:lang w:val="nb-NO"/>
              </w:rPr>
              <w:t>&lt;</w:t>
            </w:r>
            <w:r w:rsidRPr="00F96732">
              <w:rPr>
                <w:rFonts w:asciiTheme="minorHAnsi" w:hAnsiTheme="minorHAnsi" w:cstheme="minorHAnsi"/>
                <w:i/>
                <w:iCs/>
                <w:color w:val="000000" w:themeColor="text1"/>
                <w:highlight w:val="yellow"/>
                <w:lang w:val="nb-NO"/>
              </w:rPr>
              <w:t>Angi type, f.eks. fødselsnummer, opplysninger om økonomi, prestasjonsvurderinger i ansettelsesforhold osv</w:t>
            </w:r>
            <w:r w:rsidRPr="00F96732">
              <w:rPr>
                <w:rFonts w:asciiTheme="minorHAnsi" w:hAnsiTheme="minorHAnsi" w:cstheme="minorHAnsi"/>
                <w:i/>
                <w:iCs/>
                <w:color w:val="000000" w:themeColor="text1"/>
                <w:lang w:val="nb-NO"/>
              </w:rPr>
              <w:t>.&gt;</w:t>
            </w:r>
          </w:p>
        </w:tc>
      </w:tr>
      <w:tr w:rsidR="00F96732" w14:paraId="42D63A39" w14:textId="77777777" w:rsidTr="00DA53C2">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Content>
            <w:tc>
              <w:tcPr>
                <w:tcW w:w="562" w:type="dxa"/>
              </w:tcPr>
              <w:p w14:paraId="47BD40C4" w14:textId="77777777" w:rsidR="00F96732" w:rsidRPr="008324CD" w:rsidRDefault="00F96732" w:rsidP="00DA53C2">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426A681C" w14:textId="77777777" w:rsidR="00F96732" w:rsidRPr="00F96732" w:rsidRDefault="00F96732" w:rsidP="00DA53C2">
            <w:pPr>
              <w:pStyle w:val="Brdtekst"/>
              <w:rPr>
                <w:rFonts w:asciiTheme="minorHAnsi" w:hAnsiTheme="minorHAnsi" w:cstheme="minorHAnsi"/>
                <w:i/>
                <w:iCs/>
                <w:color w:val="000000" w:themeColor="text1"/>
                <w:lang w:val="nb-NO"/>
              </w:rPr>
            </w:pPr>
            <w:r w:rsidRPr="00F96732">
              <w:rPr>
                <w:rFonts w:asciiTheme="minorHAnsi" w:hAnsiTheme="minorHAnsi" w:cstheme="minorHAnsi"/>
                <w:i/>
                <w:iCs/>
                <w:color w:val="000000" w:themeColor="text1"/>
                <w:lang w:val="nb-NO"/>
              </w:rPr>
              <w:t>Andre personopplysninger:</w:t>
            </w:r>
          </w:p>
          <w:p w14:paraId="0728C9E6" w14:textId="77777777" w:rsidR="00F96732" w:rsidRPr="00F96732" w:rsidRDefault="00F96732" w:rsidP="00DA53C2">
            <w:pPr>
              <w:pStyle w:val="Brdtekst"/>
              <w:rPr>
                <w:rFonts w:asciiTheme="minorHAnsi" w:hAnsiTheme="minorHAnsi" w:cstheme="minorHAnsi"/>
                <w:i/>
                <w:iCs/>
                <w:color w:val="000000" w:themeColor="text1"/>
                <w:lang w:val="nb-NO"/>
              </w:rPr>
            </w:pPr>
            <w:r w:rsidRPr="00F96732">
              <w:rPr>
                <w:rFonts w:asciiTheme="minorHAnsi" w:hAnsiTheme="minorHAnsi" w:cstheme="minorHAnsi"/>
                <w:i/>
                <w:iCs/>
                <w:color w:val="000000" w:themeColor="text1"/>
                <w:lang w:val="nb-NO"/>
              </w:rPr>
              <w:t>&lt;</w:t>
            </w:r>
            <w:r w:rsidRPr="00F96732">
              <w:rPr>
                <w:rFonts w:asciiTheme="minorHAnsi" w:hAnsiTheme="minorHAnsi" w:cstheme="minorHAnsi"/>
                <w:i/>
                <w:iCs/>
                <w:color w:val="000000" w:themeColor="text1"/>
                <w:highlight w:val="yellow"/>
                <w:lang w:val="nb-NO"/>
              </w:rPr>
              <w:t xml:space="preserve">Angi type, f.eks. navn og kontaktinformasjon, utdanning, kommunikasjonspreferanser osv.&gt; </w:t>
            </w:r>
          </w:p>
        </w:tc>
      </w:tr>
    </w:tbl>
    <w:p w14:paraId="2F8462FE" w14:textId="77777777" w:rsidR="00F96732" w:rsidRPr="00F96732" w:rsidRDefault="00F96732" w:rsidP="00F96732">
      <w:pPr>
        <w:pStyle w:val="Brdtekst"/>
        <w:rPr>
          <w:rFonts w:asciiTheme="minorHAnsi" w:hAnsiTheme="minorHAnsi" w:cstheme="minorHAnsi"/>
          <w:iCs/>
          <w:color w:val="767171" w:themeColor="background2" w:themeShade="80"/>
          <w:lang w:val="nb-NO"/>
        </w:rPr>
      </w:pPr>
    </w:p>
    <w:p w14:paraId="04D66C4A" w14:textId="77777777" w:rsidR="00F96732" w:rsidRPr="00F96732" w:rsidRDefault="00F96732" w:rsidP="00F96732">
      <w:pPr>
        <w:pStyle w:val="Brdtekst"/>
        <w:rPr>
          <w:rFonts w:asciiTheme="minorHAnsi" w:hAnsiTheme="minorHAnsi" w:cstheme="minorHAnsi"/>
          <w:color w:val="FF0000"/>
          <w:lang w:val="nb-NO"/>
        </w:rPr>
      </w:pPr>
    </w:p>
    <w:p w14:paraId="31050755" w14:textId="77777777" w:rsidR="00F96732" w:rsidRPr="002A6553" w:rsidRDefault="00F96732" w:rsidP="00F96732">
      <w:pPr>
        <w:pStyle w:val="Overskrift2"/>
      </w:pPr>
      <w:bookmarkStart w:id="415" w:name="_Toc237602476"/>
      <w:r w:rsidRPr="00946BAE">
        <w:t>Kategorier</w:t>
      </w:r>
      <w:r w:rsidRPr="002A6553">
        <w:t xml:space="preserve"> av registrerte</w:t>
      </w:r>
      <w:bookmarkEnd w:id="415"/>
    </w:p>
    <w:p w14:paraId="28F7276A" w14:textId="77777777" w:rsidR="00F96732" w:rsidRDefault="00F96732" w:rsidP="00F96732">
      <w:pPr>
        <w:rPr>
          <w:b/>
        </w:rPr>
      </w:pPr>
      <w:r w:rsidRPr="00A5794F">
        <w:t>Behandlingen omfatter følgende kategorier av registrerte:</w:t>
      </w:r>
    </w:p>
    <w:p w14:paraId="2CAFD7B0" w14:textId="77777777" w:rsidR="00F96732" w:rsidRPr="00272AF0" w:rsidRDefault="00F96732" w:rsidP="00F96732"/>
    <w:p w14:paraId="70F24E08" w14:textId="77777777" w:rsidR="00F96732" w:rsidRDefault="00F96732" w:rsidP="00F96732">
      <w:pPr>
        <w:rPr>
          <w:rFonts w:cstheme="minorHAnsi"/>
          <w:i/>
          <w:highlight w:val="yellow"/>
        </w:rPr>
      </w:pPr>
      <w:r>
        <w:rPr>
          <w:rFonts w:cstheme="minorHAnsi"/>
          <w:b/>
          <w:color w:val="000000" w:themeColor="text1"/>
          <w:highlight w:val="yellow"/>
        </w:rPr>
        <w:t>&lt;</w:t>
      </w:r>
      <w:r w:rsidRPr="00C514DB">
        <w:rPr>
          <w:rFonts w:cstheme="minorHAnsi"/>
          <w:b/>
          <w:color w:val="000000" w:themeColor="text1"/>
          <w:highlight w:val="yellow"/>
        </w:rPr>
        <w:t>Beskriv hvem behandlingen av personopplysninger omfatter</w:t>
      </w:r>
      <w:r w:rsidRPr="002F2EBB">
        <w:rPr>
          <w:rFonts w:cstheme="minorHAnsi"/>
          <w:b/>
          <w:i/>
          <w:color w:val="000000" w:themeColor="text1"/>
          <w:highlight w:val="yellow"/>
        </w:rPr>
        <w:t>, for eksempel</w:t>
      </w:r>
      <w:r>
        <w:rPr>
          <w:rFonts w:cstheme="minorHAnsi"/>
          <w:b/>
          <w:i/>
          <w:color w:val="000000" w:themeColor="text1"/>
          <w:highlight w:val="yellow"/>
        </w:rPr>
        <w:t>:</w:t>
      </w:r>
      <w:r>
        <w:rPr>
          <w:rFonts w:cstheme="minorHAnsi"/>
          <w:highlight w:val="yellow"/>
        </w:rPr>
        <w:t xml:space="preserve"> </w:t>
      </w:r>
      <w:r w:rsidR="00035C39">
        <w:rPr>
          <w:rFonts w:cstheme="minorHAnsi"/>
          <w:i/>
          <w:highlight w:val="yellow"/>
        </w:rPr>
        <w:t>«</w:t>
      </w:r>
      <w:r w:rsidR="00A06DE4">
        <w:rPr>
          <w:rFonts w:cstheme="minorHAnsi"/>
          <w:i/>
          <w:highlight w:val="yellow"/>
        </w:rPr>
        <w:t>Deltakere av konkurranse X</w:t>
      </w:r>
      <w:r w:rsidR="00485243">
        <w:rPr>
          <w:rFonts w:cstheme="minorHAnsi"/>
          <w:i/>
          <w:highlight w:val="yellow"/>
        </w:rPr>
        <w:t>»</w:t>
      </w:r>
      <w:r w:rsidR="00A06DE4" w:rsidRPr="009D1EA5">
        <w:rPr>
          <w:rFonts w:cstheme="minorHAnsi"/>
          <w:i/>
          <w:highlight w:val="yellow"/>
        </w:rPr>
        <w:t xml:space="preserve">, </w:t>
      </w:r>
      <w:r w:rsidR="00485243">
        <w:rPr>
          <w:rFonts w:cstheme="minorHAnsi"/>
          <w:i/>
          <w:highlight w:val="yellow"/>
        </w:rPr>
        <w:t>«</w:t>
      </w:r>
      <w:r w:rsidR="00A06DE4">
        <w:rPr>
          <w:rFonts w:cstheme="minorHAnsi"/>
          <w:i/>
          <w:highlight w:val="yellow"/>
        </w:rPr>
        <w:t>Kunder av Norsk Tipping</w:t>
      </w:r>
      <w:r w:rsidR="00485243">
        <w:rPr>
          <w:rFonts w:cstheme="minorHAnsi"/>
          <w:i/>
          <w:highlight w:val="yellow"/>
        </w:rPr>
        <w:t>»</w:t>
      </w:r>
      <w:r w:rsidR="00A06DE4" w:rsidRPr="009D1EA5">
        <w:rPr>
          <w:rFonts w:cstheme="minorHAnsi"/>
          <w:i/>
          <w:highlight w:val="yellow"/>
        </w:rPr>
        <w:t xml:space="preserve"> </w:t>
      </w:r>
      <w:r w:rsidR="00A06DE4" w:rsidRPr="00FF0A42">
        <w:rPr>
          <w:rFonts w:cstheme="minorHAnsi"/>
          <w:highlight w:val="yellow"/>
        </w:rPr>
        <w:t>eller</w:t>
      </w:r>
      <w:r w:rsidR="00A06DE4" w:rsidRPr="009D1EA5">
        <w:rPr>
          <w:rFonts w:cstheme="minorHAnsi"/>
          <w:i/>
          <w:highlight w:val="yellow"/>
        </w:rPr>
        <w:t xml:space="preserve"> </w:t>
      </w:r>
      <w:r w:rsidR="00485243">
        <w:rPr>
          <w:rFonts w:cstheme="minorHAnsi"/>
          <w:i/>
          <w:highlight w:val="yellow"/>
        </w:rPr>
        <w:t>«</w:t>
      </w:r>
      <w:r w:rsidR="00A06DE4" w:rsidRPr="009D1EA5">
        <w:rPr>
          <w:rFonts w:cstheme="minorHAnsi"/>
          <w:i/>
          <w:highlight w:val="yellow"/>
        </w:rPr>
        <w:t xml:space="preserve">Ansatte og konsulenter i </w:t>
      </w:r>
      <w:r w:rsidR="00A06DE4">
        <w:rPr>
          <w:rFonts w:cstheme="minorHAnsi"/>
          <w:i/>
          <w:highlight w:val="yellow"/>
        </w:rPr>
        <w:t>Norsk Tipping</w:t>
      </w:r>
      <w:r w:rsidR="00485243">
        <w:rPr>
          <w:rFonts w:cstheme="minorHAnsi"/>
          <w:i/>
          <w:highlight w:val="yellow"/>
        </w:rPr>
        <w:t>»</w:t>
      </w:r>
      <w:r w:rsidR="00A06DE4" w:rsidRPr="009D1EA5">
        <w:rPr>
          <w:rFonts w:cstheme="minorHAnsi"/>
          <w:i/>
          <w:highlight w:val="yellow"/>
        </w:rPr>
        <w:t xml:space="preserve">. </w:t>
      </w:r>
      <w:r w:rsidRPr="009D1EA5">
        <w:rPr>
          <w:rFonts w:cstheme="minorHAnsi"/>
          <w:i/>
          <w:highlight w:val="yellow"/>
        </w:rPr>
        <w:t xml:space="preserve"> </w:t>
      </w:r>
    </w:p>
    <w:p w14:paraId="1AA8739B" w14:textId="77777777" w:rsidR="00F96732" w:rsidRDefault="00F96732" w:rsidP="00F96732">
      <w:pPr>
        <w:jc w:val="both"/>
        <w:rPr>
          <w:rFonts w:cstheme="minorHAnsi"/>
          <w:i/>
          <w:highlight w:val="yellow"/>
        </w:rPr>
      </w:pPr>
    </w:p>
    <w:p w14:paraId="4B67CDF6" w14:textId="77777777" w:rsidR="00F96732" w:rsidRPr="00150BC6" w:rsidRDefault="00F96732" w:rsidP="00F96732">
      <w:pPr>
        <w:jc w:val="both"/>
        <w:rPr>
          <w:rFonts w:cstheme="minorHAnsi"/>
          <w:bCs/>
          <w:i/>
        </w:rPr>
      </w:pPr>
      <w:r w:rsidRPr="00150BC6">
        <w:rPr>
          <w:rFonts w:cstheme="minorHAnsi"/>
          <w:bCs/>
          <w:i/>
          <w:highlight w:val="yellow"/>
        </w:rPr>
        <w:t>Dersom det behandles opplysninger om en særlig sårbar eller utsatt gruppe som f.eks.</w:t>
      </w:r>
      <w:r w:rsidR="0035347C">
        <w:rPr>
          <w:rFonts w:cstheme="minorHAnsi"/>
          <w:bCs/>
          <w:i/>
          <w:highlight w:val="yellow"/>
        </w:rPr>
        <w:t xml:space="preserve"> </w:t>
      </w:r>
      <w:r w:rsidR="00613993">
        <w:rPr>
          <w:rFonts w:cstheme="minorHAnsi"/>
          <w:bCs/>
          <w:i/>
          <w:highlight w:val="yellow"/>
        </w:rPr>
        <w:t xml:space="preserve">kunder med høy risiko for spillavhengighet eller </w:t>
      </w:r>
      <w:r w:rsidR="0035347C">
        <w:rPr>
          <w:rFonts w:cstheme="minorHAnsi"/>
          <w:bCs/>
          <w:i/>
          <w:highlight w:val="yellow"/>
        </w:rPr>
        <w:t>kunder på kode 6/7</w:t>
      </w:r>
      <w:r w:rsidRPr="00150BC6">
        <w:rPr>
          <w:rFonts w:cstheme="minorHAnsi"/>
          <w:bCs/>
          <w:i/>
          <w:highlight w:val="yellow"/>
        </w:rPr>
        <w:t>.</w:t>
      </w:r>
      <w:r w:rsidRPr="00150BC6">
        <w:rPr>
          <w:rFonts w:cstheme="minorHAnsi"/>
          <w:b/>
          <w:i/>
        </w:rPr>
        <w:t>&gt;</w:t>
      </w:r>
    </w:p>
    <w:p w14:paraId="6855293C" w14:textId="77777777" w:rsidR="00F96732" w:rsidRDefault="00F96732" w:rsidP="00F96732">
      <w:pPr>
        <w:rPr>
          <w:rFonts w:cstheme="minorHAnsi"/>
          <w:i/>
          <w:color w:val="767171" w:themeColor="background2" w:themeShade="80"/>
        </w:rPr>
      </w:pPr>
    </w:p>
    <w:p w14:paraId="261BDEF4" w14:textId="77777777" w:rsidR="00F96732" w:rsidRDefault="00F96732" w:rsidP="00F96732">
      <w:pPr>
        <w:rPr>
          <w:rFonts w:cstheme="minorHAnsi"/>
          <w:i/>
          <w:color w:val="767171" w:themeColor="background2" w:themeShade="80"/>
        </w:rPr>
      </w:pPr>
    </w:p>
    <w:p w14:paraId="16450FA9" w14:textId="77777777" w:rsidR="00F96732" w:rsidRDefault="00F96732" w:rsidP="00F96732">
      <w:pPr>
        <w:pStyle w:val="Overskrift2"/>
      </w:pPr>
      <w:bookmarkStart w:id="416" w:name="_Toc237602477"/>
      <w:r>
        <w:t>Varighet av behandlingen</w:t>
      </w:r>
      <w:bookmarkEnd w:id="416"/>
    </w:p>
    <w:p w14:paraId="727671C6" w14:textId="77777777" w:rsidR="00F96732" w:rsidRDefault="00F96732" w:rsidP="00F96732">
      <w:r>
        <w:t>Databehandlers behandling av personopplysninger under Hovedavtalen kan påbegynne</w:t>
      </w:r>
      <w:r w:rsidR="00FE05D0">
        <w:t>s</w:t>
      </w:r>
      <w:r>
        <w:t xml:space="preserve"> når Databehandleravtalen har trådt i kraft. Behandlingen har følgende varighet (velg ett alternativ):</w:t>
      </w:r>
    </w:p>
    <w:p w14:paraId="44F7BFA7" w14:textId="77777777" w:rsidR="00F96732" w:rsidRDefault="00F96732" w:rsidP="00F96732"/>
    <w:tbl>
      <w:tblPr>
        <w:tblStyle w:val="Tabellrutenett"/>
        <w:tblW w:w="0" w:type="auto"/>
        <w:tblLook w:val="04A0" w:firstRow="1" w:lastRow="0" w:firstColumn="1" w:lastColumn="0" w:noHBand="0" w:noVBand="1"/>
      </w:tblPr>
      <w:tblGrid>
        <w:gridCol w:w="704"/>
        <w:gridCol w:w="8358"/>
      </w:tblGrid>
      <w:tr w:rsidR="00F96732" w14:paraId="62287ED6" w14:textId="77777777" w:rsidTr="00DA53C2">
        <w:trPr>
          <w:trHeight w:val="454"/>
        </w:trPr>
        <w:sdt>
          <w:sdtPr>
            <w:rPr>
              <w:highlight w:val="yellow"/>
            </w:rPr>
            <w:id w:val="-1988925124"/>
            <w14:checkbox>
              <w14:checked w14:val="0"/>
              <w14:checkedState w14:val="2612" w14:font="MS Gothic"/>
              <w14:uncheckedState w14:val="2610" w14:font="MS Gothic"/>
            </w14:checkbox>
          </w:sdtPr>
          <w:sdtContent>
            <w:tc>
              <w:tcPr>
                <w:tcW w:w="704" w:type="dxa"/>
                <w:vAlign w:val="center"/>
              </w:tcPr>
              <w:p w14:paraId="6F8033EB" w14:textId="77777777" w:rsidR="00F96732" w:rsidRPr="005E28F3" w:rsidRDefault="00F96732" w:rsidP="00DA53C2">
                <w:pPr>
                  <w:rPr>
                    <w:highlight w:val="yellow"/>
                  </w:rPr>
                </w:pPr>
                <w:r w:rsidRPr="005E28F3">
                  <w:rPr>
                    <w:rFonts w:ascii="MS Gothic" w:eastAsia="MS Gothic" w:hAnsi="MS Gothic" w:hint="eastAsia"/>
                    <w:highlight w:val="yellow"/>
                  </w:rPr>
                  <w:t>☐</w:t>
                </w:r>
              </w:p>
            </w:tc>
          </w:sdtContent>
        </w:sdt>
        <w:tc>
          <w:tcPr>
            <w:tcW w:w="8358" w:type="dxa"/>
            <w:vAlign w:val="center"/>
          </w:tcPr>
          <w:p w14:paraId="2454BECD" w14:textId="77777777" w:rsidR="00F96732" w:rsidRDefault="00F96732" w:rsidP="00DA53C2">
            <w:r>
              <w:t>Behandlingen er ikke tidsbegrenset, og varer frem til opphør av Hovedavtalen.</w:t>
            </w:r>
          </w:p>
        </w:tc>
      </w:tr>
      <w:tr w:rsidR="00F96732" w14:paraId="608C3038" w14:textId="77777777" w:rsidTr="00DA53C2">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14:paraId="4696B2B4" w14:textId="77777777" w:rsidR="00F96732" w:rsidRPr="005E28F3" w:rsidRDefault="00F96732" w:rsidP="00DA53C2">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1E5290DD" w14:textId="77777777" w:rsidR="00F96732" w:rsidRDefault="00F96732" w:rsidP="00DA53C2">
            <w:r>
              <w:t xml:space="preserve">Behandlingen er tidsbegrenset, og gjelder frem til </w:t>
            </w:r>
            <w:r w:rsidRPr="00704EBE">
              <w:rPr>
                <w:i/>
                <w:highlight w:val="yellow"/>
              </w:rPr>
              <w:t>&lt;angi dato eller kriterium for avslutning, eksempelvis avslutningen av et prosjekt. Merk at behandlingen normalt ikke kan avslutte før Hovedavtalen utløper&gt;</w:t>
            </w:r>
            <w:r w:rsidRPr="00676449">
              <w:rPr>
                <w:i/>
              </w:rPr>
              <w:t>.</w:t>
            </w:r>
          </w:p>
        </w:tc>
      </w:tr>
    </w:tbl>
    <w:p w14:paraId="7D22CE8C" w14:textId="77777777" w:rsidR="00F96732" w:rsidRDefault="00F96732" w:rsidP="00F96732"/>
    <w:p w14:paraId="3B5ADAE1" w14:textId="77777777" w:rsidR="00F96732" w:rsidRDefault="00F96732" w:rsidP="00F96732">
      <w:r>
        <w:t>Ved opphør (av avtalen eller en behandling) skal personopplysninger tilbakeleveres og slettes i samsvar med Databehandleravtalen punkt 12 og instruksjonene i Bilag C.</w:t>
      </w:r>
    </w:p>
    <w:p w14:paraId="278BB3B2" w14:textId="77777777" w:rsidR="00F96732" w:rsidRDefault="00F96732" w:rsidP="00F96732">
      <w:pPr>
        <w:spacing w:after="160" w:line="259" w:lineRule="auto"/>
      </w:pPr>
      <w:bookmarkStart w:id="417" w:name="_Toc10208783"/>
      <w:bookmarkStart w:id="418" w:name="_Toc10359584"/>
      <w:bookmarkStart w:id="419" w:name="_Toc10362687"/>
      <w:bookmarkStart w:id="420" w:name="_Toc10362917"/>
      <w:bookmarkStart w:id="421" w:name="_Toc10362981"/>
      <w:bookmarkStart w:id="422" w:name="_Toc10364458"/>
      <w:bookmarkStart w:id="423" w:name="_Toc10208784"/>
      <w:bookmarkStart w:id="424" w:name="_Toc10359585"/>
      <w:bookmarkStart w:id="425" w:name="_Toc10362688"/>
      <w:bookmarkStart w:id="426" w:name="_Toc10362918"/>
      <w:bookmarkStart w:id="427" w:name="_Toc10362982"/>
      <w:bookmarkStart w:id="428" w:name="_Toc10364459"/>
      <w:bookmarkStart w:id="429" w:name="_Toc10208785"/>
      <w:bookmarkStart w:id="430" w:name="_Toc10359586"/>
      <w:bookmarkStart w:id="431" w:name="_Toc10362689"/>
      <w:bookmarkStart w:id="432" w:name="_Toc10362919"/>
      <w:bookmarkStart w:id="433" w:name="_Toc10362983"/>
      <w:bookmarkStart w:id="434" w:name="_Toc10364460"/>
      <w:bookmarkStart w:id="435" w:name="_Toc10208786"/>
      <w:bookmarkStart w:id="436" w:name="_Toc10359587"/>
      <w:bookmarkStart w:id="437" w:name="_Toc10362690"/>
      <w:bookmarkStart w:id="438" w:name="_Toc10362920"/>
      <w:bookmarkStart w:id="439" w:name="_Toc10362984"/>
      <w:bookmarkStart w:id="440" w:name="_Toc10364461"/>
      <w:bookmarkStart w:id="441" w:name="_Toc10208787"/>
      <w:bookmarkStart w:id="442" w:name="_Toc10359588"/>
      <w:bookmarkStart w:id="443" w:name="_Toc10362691"/>
      <w:bookmarkStart w:id="444" w:name="_Toc10362921"/>
      <w:bookmarkStart w:id="445" w:name="_Toc10362985"/>
      <w:bookmarkStart w:id="446" w:name="_Toc10364462"/>
      <w:bookmarkStart w:id="447" w:name="_Toc10208788"/>
      <w:bookmarkStart w:id="448" w:name="_Toc10359589"/>
      <w:bookmarkStart w:id="449" w:name="_Toc10362692"/>
      <w:bookmarkStart w:id="450" w:name="_Toc10362922"/>
      <w:bookmarkStart w:id="451" w:name="_Toc10362986"/>
      <w:bookmarkStart w:id="452" w:name="_Toc10364463"/>
      <w:bookmarkStart w:id="453" w:name="_Toc10208789"/>
      <w:bookmarkStart w:id="454" w:name="_Toc10359590"/>
      <w:bookmarkStart w:id="455" w:name="_Toc10362693"/>
      <w:bookmarkStart w:id="456" w:name="_Toc10362923"/>
      <w:bookmarkStart w:id="457" w:name="_Toc10362987"/>
      <w:bookmarkStart w:id="458" w:name="_Toc10364464"/>
      <w:bookmarkStart w:id="459" w:name="_Toc10208790"/>
      <w:bookmarkStart w:id="460" w:name="_Toc10359591"/>
      <w:bookmarkStart w:id="461" w:name="_Toc10362694"/>
      <w:bookmarkStart w:id="462" w:name="_Toc10362924"/>
      <w:bookmarkStart w:id="463" w:name="_Toc10362988"/>
      <w:bookmarkStart w:id="464" w:name="_Toc10364465"/>
      <w:bookmarkStart w:id="465" w:name="_Toc10208791"/>
      <w:bookmarkStart w:id="466" w:name="_Toc10359592"/>
      <w:bookmarkStart w:id="467" w:name="_Toc10362695"/>
      <w:bookmarkStart w:id="468" w:name="_Toc10362925"/>
      <w:bookmarkStart w:id="469" w:name="_Toc10362989"/>
      <w:bookmarkStart w:id="470" w:name="_Toc10364466"/>
      <w:bookmarkStart w:id="471" w:name="_Toc10208792"/>
      <w:bookmarkStart w:id="472" w:name="_Toc10359593"/>
      <w:bookmarkStart w:id="473" w:name="_Toc10362696"/>
      <w:bookmarkStart w:id="474" w:name="_Toc10362926"/>
      <w:bookmarkStart w:id="475" w:name="_Toc10362990"/>
      <w:bookmarkStart w:id="476" w:name="_Toc10364467"/>
      <w:bookmarkStart w:id="477" w:name="_Toc10208793"/>
      <w:bookmarkStart w:id="478" w:name="_Toc10359594"/>
      <w:bookmarkStart w:id="479" w:name="_Toc10362697"/>
      <w:bookmarkStart w:id="480" w:name="_Toc10362927"/>
      <w:bookmarkStart w:id="481" w:name="_Toc10362991"/>
      <w:bookmarkStart w:id="482" w:name="_Toc10364468"/>
      <w:bookmarkStart w:id="483" w:name="_Toc10208794"/>
      <w:bookmarkStart w:id="484" w:name="_Toc10359595"/>
      <w:bookmarkStart w:id="485" w:name="_Toc10362698"/>
      <w:bookmarkStart w:id="486" w:name="_Toc10362928"/>
      <w:bookmarkStart w:id="487" w:name="_Toc10362992"/>
      <w:bookmarkStart w:id="488" w:name="_Toc10364469"/>
      <w:bookmarkStart w:id="489" w:name="_Toc10208795"/>
      <w:bookmarkStart w:id="490" w:name="_Toc10359596"/>
      <w:bookmarkStart w:id="491" w:name="_Toc10362699"/>
      <w:bookmarkStart w:id="492" w:name="_Toc10362929"/>
      <w:bookmarkStart w:id="493" w:name="_Toc10362993"/>
      <w:bookmarkStart w:id="494" w:name="_Toc10364470"/>
      <w:bookmarkStart w:id="495" w:name="_Ref501111172"/>
      <w:bookmarkStart w:id="496" w:name="_Toc506305863"/>
      <w:bookmarkStart w:id="497" w:name="_Toc3284305"/>
      <w:bookmarkStart w:id="498" w:name="_Hlk10630453"/>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4B0E6C">
        <w:t xml:space="preserve">databehandlerens bruk av </w:t>
      </w:r>
      <w:bookmarkEnd w:id="495"/>
      <w:bookmarkEnd w:id="496"/>
      <w:bookmarkEnd w:id="497"/>
      <w:r>
        <w:t>underdatabehandlere</w:t>
      </w:r>
    </w:p>
    <w:p w14:paraId="357971DB" w14:textId="77777777" w:rsidR="000E1DE8" w:rsidRDefault="000E1DE8" w:rsidP="00F96732">
      <w:pPr>
        <w:spacing w:after="160" w:line="259" w:lineRule="auto"/>
      </w:pPr>
    </w:p>
    <w:p w14:paraId="0F11AF42" w14:textId="77777777" w:rsidR="00493B45" w:rsidRDefault="00493B45" w:rsidP="00493B45">
      <w:pPr>
        <w:pStyle w:val="Overskrift1"/>
        <w:numPr>
          <w:ilvl w:val="0"/>
          <w:numId w:val="0"/>
        </w:numPr>
      </w:pPr>
      <w:bookmarkStart w:id="499" w:name="_Toc27581574"/>
      <w:bookmarkStart w:id="500" w:name="_Toc27581649"/>
      <w:bookmarkStart w:id="501" w:name="_Toc27581871"/>
      <w:bookmarkStart w:id="502" w:name="_Toc501369808"/>
      <w:bookmarkStart w:id="503" w:name="_Toc505602987"/>
      <w:bookmarkStart w:id="504" w:name="_Toc505780020"/>
      <w:bookmarkStart w:id="505" w:name="_Toc506305864"/>
      <w:bookmarkStart w:id="506" w:name="_Toc237602478"/>
      <w:bookmarkStart w:id="507" w:name="_Toc237602527"/>
      <w:bookmarkEnd w:id="498"/>
      <w:bookmarkEnd w:id="499"/>
      <w:bookmarkEnd w:id="500"/>
      <w:bookmarkEnd w:id="501"/>
    </w:p>
    <w:p w14:paraId="347D4281" w14:textId="77777777" w:rsidR="00F96732" w:rsidRPr="00CE4966" w:rsidRDefault="00E8233A" w:rsidP="00493B45">
      <w:pPr>
        <w:pStyle w:val="Overskrift1"/>
      </w:pPr>
      <w:bookmarkStart w:id="508" w:name="_Toc237603736"/>
      <w:bookmarkStart w:id="509" w:name="_Toc237603941"/>
      <w:r>
        <w:t xml:space="preserve">Bilag b - </w:t>
      </w:r>
      <w:r w:rsidR="00F96732" w:rsidRPr="00CE4966">
        <w:t xml:space="preserve">Betingelser for Databehandlerens bruk </w:t>
      </w:r>
      <w:r w:rsidR="00F96732">
        <w:t xml:space="preserve">og endring </w:t>
      </w:r>
      <w:r w:rsidR="00F96732" w:rsidRPr="00CE4966">
        <w:t xml:space="preserve">av eventuelle </w:t>
      </w:r>
      <w:bookmarkEnd w:id="502"/>
      <w:bookmarkEnd w:id="503"/>
      <w:bookmarkEnd w:id="504"/>
      <w:bookmarkEnd w:id="505"/>
      <w:r w:rsidR="00F96732">
        <w:t>Underdatabehandlere</w:t>
      </w:r>
      <w:bookmarkEnd w:id="506"/>
      <w:bookmarkEnd w:id="507"/>
      <w:bookmarkEnd w:id="508"/>
      <w:bookmarkEnd w:id="509"/>
    </w:p>
    <w:p w14:paraId="446D2C4D" w14:textId="77777777" w:rsidR="00F96732" w:rsidRDefault="00F96732" w:rsidP="00F96732">
      <w:pPr>
        <w:jc w:val="both"/>
      </w:pPr>
    </w:p>
    <w:p w14:paraId="2B494CDB" w14:textId="77777777" w:rsidR="00F96732" w:rsidRDefault="00F96732" w:rsidP="00F96732">
      <w:pPr>
        <w:pStyle w:val="Overskrift2"/>
      </w:pPr>
      <w:bookmarkStart w:id="510" w:name="_Toc237602479"/>
      <w:r>
        <w:t>Behandlingsansvarliges godkjennelse av bruk av Underdatabehandlere</w:t>
      </w:r>
      <w:bookmarkEnd w:id="510"/>
    </w:p>
    <w:p w14:paraId="361640F4" w14:textId="77777777" w:rsidR="00F96732" w:rsidRDefault="00F96732" w:rsidP="00F96732">
      <w:r>
        <w:t xml:space="preserve">Ved inngåelse av Databehandleravtalen godkjenner Behandlingsansvarlig bruk av de Underdatabehandlere som er oppført i punkt </w:t>
      </w:r>
      <w:r>
        <w:fldChar w:fldCharType="begin"/>
      </w:r>
      <w:r>
        <w:instrText xml:space="preserve"> REF _Ref16581770 \r \h  \* MERGEFORMAT </w:instrText>
      </w:r>
      <w:r>
        <w:fldChar w:fldCharType="separate"/>
      </w:r>
      <w:r w:rsidR="007D36A1">
        <w:t>17.2</w:t>
      </w:r>
      <w:r>
        <w:fldChar w:fldCharType="end"/>
      </w:r>
      <w:r>
        <w:t xml:space="preserve">. </w:t>
      </w:r>
      <w:r w:rsidRPr="00380A68">
        <w:t xml:space="preserve">Merk at også mor-, søster- og datterselskaper til Databehandleren regnes som </w:t>
      </w:r>
      <w:r>
        <w:t>Underdatabehandlere</w:t>
      </w:r>
      <w:r w:rsidRPr="00380A68">
        <w:t xml:space="preserve"> hvis de bidrar til leveransen</w:t>
      </w:r>
      <w:r>
        <w:t xml:space="preserve"> og behandler personopplysninger. </w:t>
      </w:r>
    </w:p>
    <w:p w14:paraId="0EC6B0DA" w14:textId="77777777" w:rsidR="00F96732" w:rsidRDefault="00F96732" w:rsidP="00F96732"/>
    <w:p w14:paraId="777B575C" w14:textId="77777777" w:rsidR="00F96732" w:rsidRDefault="00F96732" w:rsidP="00F96732">
      <w:r>
        <w:t>For endringer i bruk av Underdatabehandlere er det i tillegg avtalt følgende:</w:t>
      </w:r>
      <w:r w:rsidR="00F72858">
        <w:t xml:space="preserve"> </w:t>
      </w:r>
      <w:r w:rsidR="00FF6900" w:rsidRPr="00A246FD">
        <w:rPr>
          <w:highlight w:val="yellow"/>
        </w:rPr>
        <w:t>NT bruker som hovedregel alternativ 1 og 2.</w:t>
      </w:r>
    </w:p>
    <w:p w14:paraId="51D35F27" w14:textId="77777777" w:rsidR="00F96732" w:rsidRDefault="00F96732" w:rsidP="00F96732">
      <w:pPr>
        <w:jc w:val="both"/>
      </w:pPr>
    </w:p>
    <w:tbl>
      <w:tblPr>
        <w:tblStyle w:val="Tabellrutenett"/>
        <w:tblW w:w="0" w:type="auto"/>
        <w:tblLook w:val="04A0" w:firstRow="1" w:lastRow="0" w:firstColumn="1" w:lastColumn="0" w:noHBand="0" w:noVBand="1"/>
      </w:tblPr>
      <w:tblGrid>
        <w:gridCol w:w="704"/>
        <w:gridCol w:w="8358"/>
      </w:tblGrid>
      <w:tr w:rsidR="00F96732" w14:paraId="719527B4" w14:textId="77777777" w:rsidTr="00DA53C2">
        <w:tc>
          <w:tcPr>
            <w:tcW w:w="704" w:type="dxa"/>
          </w:tcPr>
          <w:p w14:paraId="34F64963" w14:textId="77777777" w:rsidR="00F96732" w:rsidRPr="005E28F3" w:rsidRDefault="00BB366C" w:rsidP="00DA53C2">
            <w:pPr>
              <w:jc w:val="both"/>
              <w:rPr>
                <w:highlight w:val="yellow"/>
              </w:rPr>
            </w:pPr>
            <w:r>
              <w:rPr>
                <w:highlight w:val="yellow"/>
              </w:rPr>
              <w:t xml:space="preserve">1 </w:t>
            </w:r>
            <w:sdt>
              <w:sdtPr>
                <w:rPr>
                  <w:rFonts w:ascii="Times New Roman" w:hAnsi="Times New Roman"/>
                  <w:highlight w:val="yellow"/>
                </w:rPr>
                <w:id w:val="237602816"/>
                <w14:checkbox>
                  <w14:checked w14:val="0"/>
                  <w14:checkedState w14:val="2612" w14:font="MS Gothic"/>
                  <w14:uncheckedState w14:val="2610" w14:font="MS Gothic"/>
                </w14:checkbox>
              </w:sdtPr>
              <w:sdtContent>
                <w:r w:rsidRPr="00BB366C">
                  <w:rPr>
                    <w:rFonts w:ascii="Times New Roman" w:eastAsia="MS Gothic" w:hAnsi="Times New Roman" w:hint="eastAsia"/>
                    <w:highlight w:val="yellow"/>
                  </w:rPr>
                  <w:t>☐</w:t>
                </w:r>
              </w:sdtContent>
            </w:sdt>
          </w:p>
        </w:tc>
        <w:tc>
          <w:tcPr>
            <w:tcW w:w="8358" w:type="dxa"/>
          </w:tcPr>
          <w:p w14:paraId="676A3C38" w14:textId="77777777" w:rsidR="00F96732" w:rsidRDefault="00F96732" w:rsidP="00DA53C2">
            <w:r>
              <w:t>Databehandleren kan benytte Underdatabehandler som</w:t>
            </w:r>
            <w:r w:rsidR="00552F91">
              <w:t xml:space="preserve"> er</w:t>
            </w:r>
            <w:r>
              <w:t xml:space="preserve"> i samme konsern (mor- søster- eller datterselskap) som er etablert i et land innenfor EØS-området. Databehandleren skal på forhånd informere Behandlingsansvarlige om bruken av slik Underdatabehandler. (Dette alternativet kan kombineres med et av de andre alternativene.)</w:t>
            </w:r>
          </w:p>
        </w:tc>
      </w:tr>
      <w:tr w:rsidR="00F96732" w14:paraId="439857F3" w14:textId="77777777" w:rsidTr="00DA53C2">
        <w:tc>
          <w:tcPr>
            <w:tcW w:w="704" w:type="dxa"/>
          </w:tcPr>
          <w:p w14:paraId="02210BCC" w14:textId="77777777" w:rsidR="00F96732" w:rsidRPr="005E28F3" w:rsidRDefault="00EB60DD" w:rsidP="00DA53C2">
            <w:pPr>
              <w:jc w:val="both"/>
              <w:rPr>
                <w:highlight w:val="yellow"/>
              </w:rPr>
            </w:pPr>
            <w:r>
              <w:rPr>
                <w:highlight w:val="yellow"/>
              </w:rPr>
              <w:t xml:space="preserve">2 </w:t>
            </w:r>
            <w:sdt>
              <w:sdtPr>
                <w:rPr>
                  <w:rFonts w:ascii="Times New Roman" w:hAnsi="Times New Roman"/>
                  <w:highlight w:val="yellow"/>
                </w:rPr>
                <w:id w:val="-583066111"/>
                <w14:checkbox>
                  <w14:checked w14:val="0"/>
                  <w14:checkedState w14:val="2612" w14:font="MS Gothic"/>
                  <w14:uncheckedState w14:val="2610" w14:font="MS Gothic"/>
                </w14:checkbox>
              </w:sdtPr>
              <w:sdtContent>
                <w:r>
                  <w:rPr>
                    <w:rFonts w:ascii="MS Gothic" w:eastAsia="MS Gothic" w:hAnsi="MS Gothic" w:hint="eastAsia"/>
                    <w:highlight w:val="yellow"/>
                  </w:rPr>
                  <w:t>☐</w:t>
                </w:r>
              </w:sdtContent>
            </w:sdt>
          </w:p>
        </w:tc>
        <w:tc>
          <w:tcPr>
            <w:tcW w:w="8358" w:type="dxa"/>
          </w:tcPr>
          <w:p w14:paraId="48CE37B2" w14:textId="77777777" w:rsidR="00F96732" w:rsidRDefault="00F96732" w:rsidP="00DA53C2">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2A3B9669" w14:textId="77777777" w:rsidR="00F96732" w:rsidRDefault="00F96732" w:rsidP="00DA53C2"/>
          <w:p w14:paraId="4B061675" w14:textId="77777777" w:rsidR="00F96732" w:rsidRDefault="00F96732" w:rsidP="00DA53C2">
            <w:r>
              <w:t>Hvis Behandlingsansvarlig motsetter seg endringen skal Databehandler underrettes så snart som mulig. Den behandlingsansvarlige kan ikke motsette seg endringen uten saklig grunn.</w:t>
            </w:r>
          </w:p>
        </w:tc>
      </w:tr>
      <w:tr w:rsidR="00F96732" w14:paraId="4A90C69C" w14:textId="77777777" w:rsidTr="00DA53C2">
        <w:tc>
          <w:tcPr>
            <w:tcW w:w="704" w:type="dxa"/>
          </w:tcPr>
          <w:p w14:paraId="4672F020" w14:textId="77777777" w:rsidR="00F96732" w:rsidRPr="005E28F3" w:rsidRDefault="00342224" w:rsidP="00DA53C2">
            <w:pPr>
              <w:jc w:val="both"/>
              <w:rPr>
                <w:highlight w:val="yellow"/>
              </w:rPr>
            </w:pPr>
            <w:r w:rsidRPr="00061BAF">
              <w:t>3</w:t>
            </w:r>
            <w:r w:rsidR="00294004" w:rsidRPr="00061BAF">
              <w:t xml:space="preserve"> </w:t>
            </w:r>
            <w:sdt>
              <w:sdtPr>
                <w:rPr>
                  <w:rFonts w:ascii="Times New Roman" w:hAnsi="Times New Roman"/>
                </w:rPr>
                <w:id w:val="802510387"/>
                <w14:checkbox>
                  <w14:checked w14:val="0"/>
                  <w14:checkedState w14:val="2612" w14:font="MS Gothic"/>
                  <w14:uncheckedState w14:val="2610" w14:font="MS Gothic"/>
                </w14:checkbox>
              </w:sdtPr>
              <w:sdtContent>
                <w:r w:rsidR="00061BAF" w:rsidRPr="00061BAF">
                  <w:rPr>
                    <w:rFonts w:ascii="Times New Roman" w:eastAsia="MS Gothic" w:hAnsi="Times New Roman" w:hint="eastAsia"/>
                  </w:rPr>
                  <w:t>☐</w:t>
                </w:r>
              </w:sdtContent>
            </w:sdt>
          </w:p>
        </w:tc>
        <w:tc>
          <w:tcPr>
            <w:tcW w:w="8358" w:type="dxa"/>
          </w:tcPr>
          <w:p w14:paraId="4272D637" w14:textId="77777777" w:rsidR="00F96732" w:rsidRDefault="00F96732" w:rsidP="00DA53C2">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2F202537" w14:textId="77777777" w:rsidR="00F96732" w:rsidRDefault="00F96732" w:rsidP="00F96732">
      <w:pPr>
        <w:jc w:val="both"/>
      </w:pPr>
    </w:p>
    <w:p w14:paraId="7F4080F3" w14:textId="77777777" w:rsidR="00F96732" w:rsidRDefault="00F96732" w:rsidP="00F96732">
      <w:pPr>
        <w:sectPr w:rsidR="00F96732" w:rsidSect="005F3C4E">
          <w:headerReference w:type="even" r:id="rId12"/>
          <w:headerReference w:type="default"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pPr>
      <w:bookmarkStart w:id="511" w:name="_Toc10359599"/>
      <w:bookmarkStart w:id="512" w:name="_Toc10362702"/>
      <w:bookmarkStart w:id="513" w:name="_Toc10362932"/>
      <w:bookmarkStart w:id="514" w:name="_Toc10362996"/>
      <w:bookmarkStart w:id="515" w:name="_Toc501369809"/>
      <w:bookmarkStart w:id="516" w:name="_Toc505602988"/>
      <w:bookmarkStart w:id="517" w:name="_Toc505780021"/>
      <w:bookmarkStart w:id="518" w:name="_Toc506305865"/>
      <w:bookmarkEnd w:id="511"/>
      <w:bookmarkEnd w:id="512"/>
      <w:bookmarkEnd w:id="513"/>
      <w:bookmarkEnd w:id="514"/>
      <w:r w:rsidRPr="008637B1">
        <w:rPr>
          <w:highlight w:val="yellow"/>
        </w:rPr>
        <w:t>&lt;Merknad: Hvis Databehandler benytter underleverandør (tredjepart) som leverer standardiserte tredjepartstjenester (typisk skytjenester), og som oppfyller vilkårene i Databehandleravtalen punkt 9.7, slik at tredjepartens standard databehandleravtale kommer til anvendelse direkte overfor den behandlingsansvarlige, vil skifte av underleverandør hos tredjeparten følge bestemmelsene i tredjepartens databehandleravtale.&gt;</w:t>
      </w:r>
      <w:r w:rsidR="00D7579E">
        <w:t xml:space="preserve"> </w:t>
      </w:r>
    </w:p>
    <w:p w14:paraId="689FDF8A" w14:textId="77777777" w:rsidR="00F96732" w:rsidRPr="00BF496A" w:rsidRDefault="00F96732" w:rsidP="00F96732">
      <w:pPr>
        <w:pStyle w:val="Overskrift2"/>
      </w:pPr>
      <w:bookmarkStart w:id="519" w:name="_Ref16581770"/>
      <w:bookmarkStart w:id="520" w:name="_Toc237602480"/>
      <w:r w:rsidRPr="00BF496A">
        <w:lastRenderedPageBreak/>
        <w:t xml:space="preserve">Godkjente </w:t>
      </w:r>
      <w:bookmarkEnd w:id="515"/>
      <w:bookmarkEnd w:id="516"/>
      <w:bookmarkEnd w:id="517"/>
      <w:bookmarkEnd w:id="518"/>
      <w:bookmarkEnd w:id="519"/>
      <w:r>
        <w:t>Underdatabehandlere</w:t>
      </w:r>
      <w:bookmarkEnd w:id="520"/>
    </w:p>
    <w:p w14:paraId="584F9550" w14:textId="77777777" w:rsidR="00F96732" w:rsidRPr="00766941" w:rsidRDefault="00F96732" w:rsidP="00F96732"/>
    <w:p w14:paraId="001FF249" w14:textId="77777777" w:rsidR="00F96732" w:rsidRPr="006531AC" w:rsidRDefault="00F96732" w:rsidP="00F96732">
      <w:pPr>
        <w:rPr>
          <w:rFonts w:cstheme="minorHAnsi"/>
        </w:rPr>
      </w:pPr>
      <w:r w:rsidRPr="006531AC">
        <w:rPr>
          <w:rFonts w:cstheme="minorHAnsi"/>
        </w:rPr>
        <w:t xml:space="preserve">Den Behandlingsansvarlige har godkjent bruk av følgende </w:t>
      </w:r>
      <w:r>
        <w:rPr>
          <w:rFonts w:cstheme="minorHAnsi"/>
        </w:rPr>
        <w:t>Underdatabehandlere</w:t>
      </w:r>
      <w:r w:rsidRPr="006531AC">
        <w:rPr>
          <w:rFonts w:cstheme="minorHAnsi"/>
        </w:rPr>
        <w:t>:</w:t>
      </w:r>
    </w:p>
    <w:p w14:paraId="649E944A" w14:textId="77777777" w:rsidR="00F96732" w:rsidRPr="006531AC" w:rsidRDefault="00F96732" w:rsidP="00F96732">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F96732" w:rsidRPr="006531AC" w14:paraId="02E56D3D" w14:textId="77777777" w:rsidTr="00DA53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32ABB673" w14:textId="77777777" w:rsidR="00F96732" w:rsidRPr="006531AC" w:rsidRDefault="00F96732" w:rsidP="00DA53C2">
            <w:pPr>
              <w:rPr>
                <w:color w:val="auto"/>
                <w:lang w:val="nb-NO"/>
              </w:rPr>
            </w:pPr>
            <w:r w:rsidRPr="006531AC">
              <w:rPr>
                <w:color w:val="auto"/>
                <w:lang w:val="nb-NO"/>
              </w:rPr>
              <w:t>Navn</w:t>
            </w:r>
          </w:p>
        </w:tc>
        <w:tc>
          <w:tcPr>
            <w:tcW w:w="1045" w:type="dxa"/>
            <w:shd w:val="clear" w:color="auto" w:fill="D5DCE4" w:themeFill="text2" w:themeFillTint="33"/>
          </w:tcPr>
          <w:p w14:paraId="00831A4B" w14:textId="77777777" w:rsidR="00F96732" w:rsidRPr="006531AC" w:rsidRDefault="00F96732" w:rsidP="00DA53C2">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409471C8" w14:textId="77777777" w:rsidR="00F96732" w:rsidRPr="006531AC" w:rsidRDefault="00F96732" w:rsidP="00DA53C2">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19DDEAE3" w14:textId="77777777" w:rsidR="00F96732" w:rsidRPr="006531AC" w:rsidRDefault="00F96732" w:rsidP="00DA53C2">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7188D49D" w14:textId="77777777" w:rsidR="00F96732" w:rsidRPr="006531AC" w:rsidRDefault="00F96732" w:rsidP="00DA53C2">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2951762F" w14:textId="77777777" w:rsidR="00F96732" w:rsidRPr="006531AC" w:rsidRDefault="00F96732" w:rsidP="00DA53C2">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352FB953" w14:textId="77777777" w:rsidR="00F96732" w:rsidRDefault="00F96732" w:rsidP="00DA53C2">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F96732" w:rsidRPr="006531AC" w14:paraId="1075705D" w14:textId="77777777" w:rsidTr="00DA53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369C6699" w14:textId="77777777" w:rsidR="00F96732" w:rsidRPr="00FE7DDE" w:rsidRDefault="00F96732" w:rsidP="00DA53C2">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918C038" w14:textId="77777777" w:rsidR="00F96732" w:rsidRPr="00FE7DDE" w:rsidRDefault="00F96732" w:rsidP="00DA53C2">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3592FD82" w14:textId="77777777" w:rsidR="00F96732" w:rsidRPr="00FE7DDE" w:rsidRDefault="00F96732" w:rsidP="00DA53C2">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31443E8" w14:textId="77777777" w:rsidR="00F96732" w:rsidRPr="00FE7DDE" w:rsidRDefault="00F96732" w:rsidP="00DA53C2">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1B7E19C3" w14:textId="77777777" w:rsidR="00F96732" w:rsidRPr="00FE7DDE" w:rsidRDefault="00F96732" w:rsidP="00DA53C2">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w:t>
            </w:r>
            <w:r w:rsidR="0011059F">
              <w:rPr>
                <w:i/>
                <w:sz w:val="20"/>
                <w:highlight w:val="yellow"/>
                <w:lang w:val="nb-NO"/>
              </w:rPr>
              <w:t xml:space="preserve"> og by</w:t>
            </w:r>
            <w:r w:rsidRPr="00FE7DDE">
              <w:rPr>
                <w:i/>
                <w:sz w:val="20"/>
                <w:highlight w:val="yellow"/>
                <w:lang w:val="nb-NO"/>
              </w:rPr>
              <w:t xml:space="preserve"> hvor opplysningene lagres, oppnås tilgang fra eller på annen måte behandles i</w:t>
            </w:r>
            <w:r w:rsidRPr="00FE7DDE">
              <w:rPr>
                <w:i/>
                <w:sz w:val="20"/>
                <w:lang w:val="nb-NO"/>
              </w:rPr>
              <w:t>]</w:t>
            </w:r>
          </w:p>
        </w:tc>
        <w:tc>
          <w:tcPr>
            <w:tcW w:w="2075" w:type="dxa"/>
          </w:tcPr>
          <w:p w14:paraId="4FAF18B1" w14:textId="77777777" w:rsidR="00F96732" w:rsidRPr="00FE7DDE" w:rsidRDefault="00F96732" w:rsidP="00DA53C2">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5329C0" w14:textId="77777777" w:rsidR="00F96732" w:rsidRPr="00896E33" w:rsidRDefault="00F96732" w:rsidP="00DA53C2">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F96732" w:rsidRPr="006531AC" w14:paraId="1F573D7B" w14:textId="77777777" w:rsidTr="00DA53C2">
        <w:tc>
          <w:tcPr>
            <w:cnfStyle w:val="001000000000" w:firstRow="0" w:lastRow="0" w:firstColumn="1" w:lastColumn="0" w:oddVBand="0" w:evenVBand="0" w:oddHBand="0" w:evenHBand="0" w:firstRowFirstColumn="0" w:firstRowLastColumn="0" w:lastRowFirstColumn="0" w:lastRowLastColumn="0"/>
            <w:tcW w:w="1449" w:type="dxa"/>
          </w:tcPr>
          <w:p w14:paraId="04644973" w14:textId="77777777" w:rsidR="00F96732" w:rsidRPr="00FE7DDE" w:rsidRDefault="00F96732" w:rsidP="00DA53C2">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166273F5" w14:textId="77777777" w:rsidR="00F96732" w:rsidRPr="00FE7DDE" w:rsidRDefault="00F96732" w:rsidP="00DA53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A0733CD" w14:textId="77777777" w:rsidR="00F96732" w:rsidRPr="00FE7DDE" w:rsidRDefault="00F96732" w:rsidP="00DA53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15B2958" w14:textId="77777777" w:rsidR="00F96732" w:rsidRPr="00FE7DDE" w:rsidRDefault="00F96732" w:rsidP="00DA53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014E0810" w14:textId="77777777" w:rsidR="00F96732" w:rsidRPr="00FE7DDE" w:rsidRDefault="00F96732" w:rsidP="00DA53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w:t>
            </w:r>
            <w:r w:rsidR="0011059F">
              <w:rPr>
                <w:i/>
                <w:sz w:val="20"/>
                <w:highlight w:val="yellow"/>
                <w:lang w:val="nb-NO"/>
              </w:rPr>
              <w:t xml:space="preserve"> og by</w:t>
            </w:r>
            <w:r w:rsidRPr="00FE7DDE">
              <w:rPr>
                <w:i/>
                <w:sz w:val="20"/>
                <w:highlight w:val="yellow"/>
                <w:lang w:val="nb-NO"/>
              </w:rPr>
              <w:t xml:space="preserve"> hvor opplysningene lagres, oppnås tilgang fra eller på annen måte behandles i</w:t>
            </w:r>
            <w:r w:rsidRPr="00FE7DDE">
              <w:rPr>
                <w:i/>
                <w:sz w:val="20"/>
                <w:lang w:val="nb-NO"/>
              </w:rPr>
              <w:t>]</w:t>
            </w:r>
          </w:p>
        </w:tc>
        <w:tc>
          <w:tcPr>
            <w:tcW w:w="2075" w:type="dxa"/>
          </w:tcPr>
          <w:p w14:paraId="2998014A" w14:textId="77777777" w:rsidR="00F96732" w:rsidRPr="00FE7DDE" w:rsidRDefault="00F96732" w:rsidP="00DA53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6458E" w14:textId="77777777" w:rsidR="00F96732" w:rsidRPr="00FE7DDE" w:rsidRDefault="00F96732" w:rsidP="00DA53C2">
            <w:pPr>
              <w:cnfStyle w:val="000000000000" w:firstRow="0" w:lastRow="0" w:firstColumn="0" w:lastColumn="0" w:oddVBand="0" w:evenVBand="0" w:oddHBand="0" w:evenHBand="0" w:firstRowFirstColumn="0" w:firstRowLastColumn="0" w:lastRowFirstColumn="0" w:lastRowLastColumn="0"/>
              <w:rPr>
                <w:i/>
                <w:sz w:val="20"/>
              </w:rPr>
            </w:pPr>
          </w:p>
        </w:tc>
      </w:tr>
      <w:tr w:rsidR="00F96732" w:rsidRPr="006531AC" w14:paraId="28C6F386" w14:textId="77777777" w:rsidTr="00DA53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DE4E3B" w14:textId="77777777" w:rsidR="00F96732" w:rsidRPr="00FE7DDE" w:rsidRDefault="00F96732" w:rsidP="00DA53C2">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1B6C1044" w14:textId="77777777" w:rsidR="00F96732" w:rsidRPr="00FE7DDE" w:rsidRDefault="00F96732" w:rsidP="00DA53C2">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1BB8CAA9" w14:textId="77777777" w:rsidR="00F96732" w:rsidRPr="00FE7DDE" w:rsidRDefault="00F96732" w:rsidP="00DA53C2">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1B437396" w14:textId="77777777" w:rsidR="00F96732" w:rsidRPr="00FE7DDE" w:rsidRDefault="00F96732" w:rsidP="00DA53C2">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05B61232" w14:textId="77777777" w:rsidR="00F96732" w:rsidRPr="00FE7DDE" w:rsidRDefault="00F96732" w:rsidP="00DA53C2">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w:t>
            </w:r>
            <w:r w:rsidR="0011059F">
              <w:rPr>
                <w:i/>
                <w:sz w:val="20"/>
                <w:highlight w:val="yellow"/>
                <w:lang w:val="nb-NO"/>
              </w:rPr>
              <w:t xml:space="preserve"> og by</w:t>
            </w:r>
            <w:r w:rsidRPr="00FE7DDE">
              <w:rPr>
                <w:i/>
                <w:sz w:val="20"/>
                <w:highlight w:val="yellow"/>
                <w:lang w:val="nb-NO"/>
              </w:rPr>
              <w:t xml:space="preserve"> hvor opplysningene lagres, oppnås tilgang fra eller på annen måte behandles i</w:t>
            </w:r>
            <w:r w:rsidRPr="00FE7DDE">
              <w:rPr>
                <w:i/>
                <w:sz w:val="20"/>
                <w:lang w:val="nb-NO"/>
              </w:rPr>
              <w:t>]</w:t>
            </w:r>
          </w:p>
        </w:tc>
        <w:tc>
          <w:tcPr>
            <w:tcW w:w="2075" w:type="dxa"/>
          </w:tcPr>
          <w:p w14:paraId="34E4AD54" w14:textId="77777777" w:rsidR="00F96732" w:rsidRPr="00FE7DDE" w:rsidRDefault="00F96732" w:rsidP="00DA53C2">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3DA4CF4" w14:textId="77777777" w:rsidR="00F96732" w:rsidRPr="00FE7DDE" w:rsidRDefault="00F96732" w:rsidP="00DA53C2">
            <w:pPr>
              <w:cnfStyle w:val="000000100000" w:firstRow="0" w:lastRow="0" w:firstColumn="0" w:lastColumn="0" w:oddVBand="0" w:evenVBand="0" w:oddHBand="1" w:evenHBand="0" w:firstRowFirstColumn="0" w:firstRowLastColumn="0" w:lastRowFirstColumn="0" w:lastRowLastColumn="0"/>
              <w:rPr>
                <w:i/>
                <w:sz w:val="20"/>
              </w:rPr>
            </w:pPr>
          </w:p>
        </w:tc>
      </w:tr>
      <w:tr w:rsidR="00F96732" w:rsidRPr="006531AC" w14:paraId="193A2556" w14:textId="77777777" w:rsidTr="00DA53C2">
        <w:tc>
          <w:tcPr>
            <w:cnfStyle w:val="001000000000" w:firstRow="0" w:lastRow="0" w:firstColumn="1" w:lastColumn="0" w:oddVBand="0" w:evenVBand="0" w:oddHBand="0" w:evenHBand="0" w:firstRowFirstColumn="0" w:firstRowLastColumn="0" w:lastRowFirstColumn="0" w:lastRowLastColumn="0"/>
            <w:tcW w:w="1449" w:type="dxa"/>
          </w:tcPr>
          <w:p w14:paraId="73792F12" w14:textId="77777777" w:rsidR="00F96732" w:rsidRPr="00FE7DDE" w:rsidRDefault="00F96732" w:rsidP="00DA53C2">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0B0FCC1D" w14:textId="77777777" w:rsidR="00F96732" w:rsidRPr="00FE7DDE" w:rsidRDefault="00F96732" w:rsidP="00DA53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81630B3" w14:textId="77777777" w:rsidR="00F96732" w:rsidRPr="00FE7DDE" w:rsidRDefault="00F96732" w:rsidP="00DA53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06573DC4" w14:textId="77777777" w:rsidR="00F96732" w:rsidRPr="00FE7DDE" w:rsidRDefault="00F96732" w:rsidP="00DA53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BE929B2" w14:textId="77777777" w:rsidR="00F96732" w:rsidRPr="00FE7DDE" w:rsidRDefault="00F96732" w:rsidP="00DA53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w:t>
            </w:r>
            <w:r w:rsidR="0011059F">
              <w:rPr>
                <w:i/>
                <w:sz w:val="20"/>
                <w:highlight w:val="yellow"/>
                <w:lang w:val="nb-NO"/>
              </w:rPr>
              <w:t xml:space="preserve"> og by</w:t>
            </w:r>
            <w:r w:rsidRPr="00FE7DDE">
              <w:rPr>
                <w:i/>
                <w:sz w:val="20"/>
                <w:highlight w:val="yellow"/>
                <w:lang w:val="nb-NO"/>
              </w:rPr>
              <w:t xml:space="preserve"> hvor opplysningene lagres, oppnås tilgang fra eller på annen måte behandles i</w:t>
            </w:r>
            <w:r w:rsidRPr="00FE7DDE">
              <w:rPr>
                <w:i/>
                <w:sz w:val="20"/>
                <w:lang w:val="nb-NO"/>
              </w:rPr>
              <w:t>]</w:t>
            </w:r>
          </w:p>
        </w:tc>
        <w:tc>
          <w:tcPr>
            <w:tcW w:w="2075" w:type="dxa"/>
          </w:tcPr>
          <w:p w14:paraId="1AF172EC" w14:textId="77777777" w:rsidR="00F96732" w:rsidRPr="00FE7DDE" w:rsidRDefault="00F96732" w:rsidP="00DA53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3BD298BC" w14:textId="77777777" w:rsidR="00F96732" w:rsidRPr="00FE7DDE" w:rsidRDefault="00F96732" w:rsidP="00DA53C2">
            <w:pPr>
              <w:cnfStyle w:val="000000000000" w:firstRow="0" w:lastRow="0" w:firstColumn="0" w:lastColumn="0" w:oddVBand="0" w:evenVBand="0" w:oddHBand="0" w:evenHBand="0" w:firstRowFirstColumn="0" w:firstRowLastColumn="0" w:lastRowFirstColumn="0" w:lastRowLastColumn="0"/>
              <w:rPr>
                <w:i/>
                <w:sz w:val="20"/>
              </w:rPr>
            </w:pPr>
          </w:p>
        </w:tc>
      </w:tr>
    </w:tbl>
    <w:p w14:paraId="66B72131" w14:textId="77777777" w:rsidR="00F96732" w:rsidRPr="006531AC" w:rsidRDefault="00F96732" w:rsidP="00F96732">
      <w:pPr>
        <w:jc w:val="both"/>
        <w:rPr>
          <w:u w:val="single"/>
        </w:rPr>
      </w:pPr>
    </w:p>
    <w:p w14:paraId="1A81438C" w14:textId="77777777" w:rsidR="00F96732" w:rsidRPr="006531AC" w:rsidRDefault="00F96732" w:rsidP="00F96732">
      <w:pPr>
        <w:rPr>
          <w:rFonts w:cstheme="minorHAnsi"/>
        </w:rPr>
      </w:pPr>
      <w:r w:rsidRPr="006531AC">
        <w:rPr>
          <w:rFonts w:cstheme="minorHAnsi"/>
        </w:rPr>
        <w:t xml:space="preserve">Databehandleren kan ikke bruke den enkelte </w:t>
      </w:r>
      <w:r>
        <w:rPr>
          <w:rFonts w:cstheme="minorHAnsi"/>
        </w:rPr>
        <w:t>Underdatabehandleren</w:t>
      </w:r>
      <w:r w:rsidRPr="006531AC">
        <w:rPr>
          <w:rFonts w:cstheme="minorHAnsi"/>
        </w:rPr>
        <w:t xml:space="preserve"> til en annen behandling enn avtalt eller la en annen </w:t>
      </w:r>
      <w:r>
        <w:rPr>
          <w:rFonts w:cstheme="minorHAnsi"/>
        </w:rPr>
        <w:t>Underdatabehandler</w:t>
      </w:r>
      <w:r w:rsidRPr="006531AC">
        <w:rPr>
          <w:rFonts w:cstheme="minorHAnsi"/>
        </w:rPr>
        <w:t xml:space="preserve"> utføre den beskrevne behandlingen </w:t>
      </w:r>
      <w:r>
        <w:rPr>
          <w:rFonts w:cstheme="minorHAnsi"/>
        </w:rPr>
        <w:t>i andre tilfeller enn det som følger av Bilag B, punkt B.1 om skifte av Underdatabehandler</w:t>
      </w:r>
      <w:r w:rsidRPr="006531AC">
        <w:rPr>
          <w:rFonts w:cstheme="minorHAnsi"/>
        </w:rPr>
        <w:t xml:space="preserve">. </w:t>
      </w:r>
    </w:p>
    <w:p w14:paraId="6C09172A" w14:textId="77777777" w:rsidR="00F96732" w:rsidRDefault="00F96732" w:rsidP="00F96732">
      <w:pPr>
        <w:spacing w:after="160" w:line="259" w:lineRule="auto"/>
        <w:rPr>
          <w:rFonts w:cstheme="minorHAnsi"/>
        </w:rPr>
        <w:sectPr w:rsidR="00F96732" w:rsidSect="00F96732">
          <w:headerReference w:type="first" r:id="rId17"/>
          <w:footerReference w:type="first" r:id="rId18"/>
          <w:pgSz w:w="16838" w:h="11906" w:orient="landscape"/>
          <w:pgMar w:top="1418" w:right="1418" w:bottom="1418" w:left="1418" w:header="709" w:footer="709" w:gutter="0"/>
          <w:cols w:space="708"/>
          <w:docGrid w:linePitch="360"/>
        </w:sectPr>
      </w:pPr>
    </w:p>
    <w:p w14:paraId="33CAA723" w14:textId="77777777" w:rsidR="00F96732" w:rsidRDefault="00F96732" w:rsidP="00F96732">
      <w:pPr>
        <w:spacing w:after="160" w:line="259" w:lineRule="auto"/>
        <w:rPr>
          <w:b/>
          <w:caps/>
          <w:kern w:val="28"/>
          <w:sz w:val="28"/>
        </w:rPr>
      </w:pPr>
      <w:bookmarkStart w:id="521" w:name="_Ref501111183"/>
      <w:bookmarkStart w:id="522" w:name="_Toc506305866"/>
      <w:bookmarkStart w:id="523" w:name="_Toc3284306"/>
    </w:p>
    <w:p w14:paraId="007AAD61" w14:textId="77777777" w:rsidR="00F96732" w:rsidRPr="009B42EA" w:rsidRDefault="00E8233A" w:rsidP="00B40765">
      <w:pPr>
        <w:pStyle w:val="Overskrift1"/>
      </w:pPr>
      <w:bookmarkStart w:id="524" w:name="_Toc237602481"/>
      <w:bookmarkStart w:id="525" w:name="_Toc237602528"/>
      <w:bookmarkStart w:id="526" w:name="_Toc237603737"/>
      <w:bookmarkStart w:id="527" w:name="_Toc237603942"/>
      <w:r>
        <w:t xml:space="preserve">Bilag c - </w:t>
      </w:r>
      <w:r w:rsidR="00F96732" w:rsidRPr="009B42EA">
        <w:t>Instruks vedrørende behandling a</w:t>
      </w:r>
      <w:r w:rsidR="00F96732">
        <w:t>v</w:t>
      </w:r>
      <w:r w:rsidR="00F96732" w:rsidRPr="009B42EA">
        <w:t xml:space="preserve"> personop</w:t>
      </w:r>
      <w:r w:rsidR="00F96732">
        <w:t>p</w:t>
      </w:r>
      <w:r w:rsidR="00F96732" w:rsidRPr="009B42EA">
        <w:t>lysninger</w:t>
      </w:r>
      <w:bookmarkEnd w:id="521"/>
      <w:bookmarkEnd w:id="522"/>
      <w:bookmarkEnd w:id="523"/>
      <w:bookmarkEnd w:id="524"/>
      <w:bookmarkEnd w:id="525"/>
      <w:bookmarkEnd w:id="526"/>
      <w:bookmarkEnd w:id="527"/>
      <w:r w:rsidR="00F96732" w:rsidRPr="009B42EA">
        <w:t xml:space="preserve"> </w:t>
      </w:r>
    </w:p>
    <w:p w14:paraId="7D5A1689" w14:textId="77777777" w:rsidR="00F96732" w:rsidRPr="000B1A8F" w:rsidRDefault="00F96732" w:rsidP="00F96732"/>
    <w:p w14:paraId="041F7DBC" w14:textId="77777777" w:rsidR="00F96732" w:rsidRPr="00BD5BE1" w:rsidRDefault="00F96732" w:rsidP="00F96732">
      <w:pPr>
        <w:pStyle w:val="Overskrift2"/>
      </w:pPr>
      <w:bookmarkStart w:id="528" w:name="_Toc501369811"/>
      <w:bookmarkStart w:id="529" w:name="_Toc505602990"/>
      <w:bookmarkStart w:id="530" w:name="_Toc505780023"/>
      <w:bookmarkStart w:id="531" w:name="_Toc506305867"/>
      <w:bookmarkStart w:id="532" w:name="_Toc237602482"/>
      <w:r w:rsidRPr="00BD5BE1">
        <w:t xml:space="preserve">Behandlingens </w:t>
      </w:r>
      <w:bookmarkEnd w:id="528"/>
      <w:bookmarkEnd w:id="529"/>
      <w:bookmarkEnd w:id="530"/>
      <w:bookmarkEnd w:id="531"/>
      <w:r>
        <w:t>omfang og formål</w:t>
      </w:r>
      <w:bookmarkEnd w:id="532"/>
    </w:p>
    <w:p w14:paraId="47274CF8" w14:textId="77777777" w:rsidR="00F96732" w:rsidRDefault="00F96732" w:rsidP="00F96732">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Pr>
          <w:rFonts w:cstheme="minorHAnsi"/>
        </w:rPr>
        <w:t xml:space="preserve"> i det omfang og</w:t>
      </w:r>
      <w:r w:rsidRPr="00D24F41">
        <w:rPr>
          <w:rFonts w:cstheme="minorHAnsi"/>
        </w:rPr>
        <w:t xml:space="preserve"> for de formål som er beskrevet i </w:t>
      </w:r>
    </w:p>
    <w:p w14:paraId="49C09E5C" w14:textId="77777777" w:rsidR="00F96732" w:rsidRDefault="00F96732" w:rsidP="00F96732">
      <w:pPr>
        <w:pStyle w:val="Listeavsnitt"/>
        <w:numPr>
          <w:ilvl w:val="0"/>
          <w:numId w:val="23"/>
        </w:numPr>
        <w:rPr>
          <w:rFonts w:cstheme="minorHAnsi"/>
        </w:rPr>
      </w:pPr>
      <w:r w:rsidRPr="00EF528C">
        <w:rPr>
          <w:rFonts w:cstheme="minorHAnsi"/>
        </w:rPr>
        <w:t>Hovedavtalen</w:t>
      </w:r>
      <w:r>
        <w:rPr>
          <w:rFonts w:cstheme="minorHAnsi"/>
        </w:rPr>
        <w:t xml:space="preserve"> </w:t>
      </w:r>
    </w:p>
    <w:p w14:paraId="7D880835" w14:textId="77777777" w:rsidR="00F96732" w:rsidRDefault="00F96732" w:rsidP="00F96732">
      <w:pPr>
        <w:pStyle w:val="Listeavsnitt"/>
        <w:numPr>
          <w:ilvl w:val="0"/>
          <w:numId w:val="23"/>
        </w:numPr>
        <w:rPr>
          <w:rFonts w:cstheme="minorHAnsi"/>
        </w:rPr>
      </w:pPr>
      <w:r w:rsidRPr="00EF528C">
        <w:rPr>
          <w:rFonts w:cstheme="minorHAnsi"/>
        </w:rPr>
        <w:t xml:space="preserve">Databehandleravtalen </w:t>
      </w:r>
      <w:r>
        <w:rPr>
          <w:rFonts w:cstheme="minorHAnsi"/>
        </w:rPr>
        <w:t>med bilag</w:t>
      </w:r>
    </w:p>
    <w:p w14:paraId="66AFE2D2" w14:textId="77777777" w:rsidR="00F96732" w:rsidRDefault="00F96732" w:rsidP="00F96732">
      <w:pPr>
        <w:rPr>
          <w:rFonts w:cstheme="minorHAnsi"/>
        </w:rPr>
      </w:pPr>
    </w:p>
    <w:p w14:paraId="049D7F04" w14:textId="77777777" w:rsidR="00F96732" w:rsidRPr="00D24F41" w:rsidRDefault="00F96732" w:rsidP="00F96732">
      <w:pPr>
        <w:pStyle w:val="Listeavsnitt"/>
        <w:rPr>
          <w:rFonts w:cstheme="minorHAnsi"/>
        </w:rPr>
      </w:pPr>
    </w:p>
    <w:p w14:paraId="291E5F12" w14:textId="77777777" w:rsidR="00F96732" w:rsidRDefault="00F96732" w:rsidP="00F96732">
      <w:pPr>
        <w:rPr>
          <w:rFonts w:cstheme="minorHAnsi"/>
        </w:rPr>
      </w:pPr>
      <w:r w:rsidRPr="00D24F41">
        <w:rPr>
          <w:rFonts w:cstheme="minorHAnsi"/>
        </w:rPr>
        <w:t>Databehandler har ikke råderett over personopplysningene</w:t>
      </w:r>
      <w:r>
        <w:rPr>
          <w:rFonts w:cstheme="minorHAnsi"/>
        </w:rPr>
        <w:t xml:space="preserve"> utover det som er nødvendig for å oppfylle sine plikter etter Databehandleravtalen</w:t>
      </w:r>
      <w:r w:rsidRPr="00D24F41">
        <w:rPr>
          <w:rFonts w:cstheme="minorHAnsi"/>
        </w:rPr>
        <w:t>, og kan ikke behandle disse til egne formål.</w:t>
      </w:r>
      <w:r>
        <w:rPr>
          <w:rFonts w:cstheme="minorHAnsi"/>
        </w:rPr>
        <w:t xml:space="preserve"> </w:t>
      </w:r>
    </w:p>
    <w:p w14:paraId="0D320C3C" w14:textId="77777777" w:rsidR="00F96732" w:rsidRDefault="00F96732" w:rsidP="00F96732">
      <w:pPr>
        <w:rPr>
          <w:rFonts w:cstheme="minorHAnsi"/>
        </w:rPr>
      </w:pPr>
    </w:p>
    <w:p w14:paraId="540C1357" w14:textId="77777777" w:rsidR="00F96732" w:rsidRDefault="00F96732" w:rsidP="00F96732">
      <w:pPr>
        <w:pStyle w:val="Overskrift2"/>
      </w:pPr>
      <w:bookmarkStart w:id="533" w:name="_Toc237602483"/>
      <w:r w:rsidRPr="003B0250">
        <w:t xml:space="preserve">Sikkerhet </w:t>
      </w:r>
      <w:r>
        <w:t>ved</w:t>
      </w:r>
      <w:r w:rsidRPr="003B0250">
        <w:t xml:space="preserve"> behandlingen</w:t>
      </w:r>
      <w:bookmarkEnd w:id="533"/>
    </w:p>
    <w:p w14:paraId="6E4EDDA0" w14:textId="77777777" w:rsidR="00F96732" w:rsidRDefault="00F96732" w:rsidP="00F96732"/>
    <w:p w14:paraId="629927FA" w14:textId="77777777" w:rsidR="00F96732" w:rsidRPr="00813525" w:rsidRDefault="00F96732" w:rsidP="00F96732">
      <w:pPr>
        <w:pStyle w:val="Overskrift3"/>
        <w:ind w:left="0"/>
        <w:rPr>
          <w:rFonts w:asciiTheme="majorHAnsi" w:hAnsiTheme="majorHAnsi" w:cstheme="majorHAnsi"/>
          <w:bCs/>
        </w:rPr>
      </w:pPr>
      <w:r w:rsidRPr="00813525">
        <w:rPr>
          <w:rFonts w:asciiTheme="majorHAnsi" w:hAnsiTheme="majorHAnsi" w:cstheme="majorHAnsi"/>
          <w:bCs/>
        </w:rPr>
        <w:t>Angivelse av sikkerhetsnivå</w:t>
      </w:r>
    </w:p>
    <w:p w14:paraId="289F8E8B" w14:textId="77777777" w:rsidR="00F96732" w:rsidRPr="00643016" w:rsidRDefault="00F96732" w:rsidP="00F96732"/>
    <w:p w14:paraId="0C2C337B" w14:textId="77777777" w:rsidR="00F96732" w:rsidRDefault="00F96732" w:rsidP="00F96732">
      <w:pPr>
        <w:rPr>
          <w:rFonts w:cstheme="minorHAnsi"/>
        </w:rPr>
      </w:pPr>
      <w:r>
        <w:rPr>
          <w:rFonts w:cstheme="minorHAnsi"/>
        </w:rPr>
        <w:t xml:space="preserve">Ut fra en vurdering av omfanget av personopplysninger som blir behandlet, typen opplysninger og karakteren av behandlingen er det basert på en konkret risikovurdering fastsatt at behandlingen (velg ett alternativ): </w:t>
      </w:r>
    </w:p>
    <w:p w14:paraId="16BFA604" w14:textId="77777777" w:rsidR="00F96732" w:rsidRDefault="00F96732" w:rsidP="00F96732">
      <w:pPr>
        <w:rPr>
          <w:rFonts w:cstheme="minorHAnsi"/>
        </w:rPr>
      </w:pPr>
    </w:p>
    <w:p w14:paraId="5150A0FF" w14:textId="77777777" w:rsidR="00F96732" w:rsidRDefault="00F96732" w:rsidP="00F96732">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F96732" w14:paraId="3A520BDA" w14:textId="77777777" w:rsidTr="00DA53C2">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14:paraId="1D3D43A9" w14:textId="77777777" w:rsidR="00F96732" w:rsidRPr="005E28F3" w:rsidRDefault="00F96732" w:rsidP="00DA53C2">
                <w:pPr>
                  <w:jc w:val="both"/>
                  <w:rPr>
                    <w:highlight w:val="yellow"/>
                  </w:rPr>
                </w:pPr>
                <w:r>
                  <w:rPr>
                    <w:rFonts w:ascii="MS Gothic" w:eastAsia="MS Gothic" w:hAnsi="MS Gothic" w:hint="eastAsia"/>
                    <w:highlight w:val="yellow"/>
                  </w:rPr>
                  <w:t>☐</w:t>
                </w:r>
              </w:p>
            </w:tc>
          </w:sdtContent>
        </w:sdt>
        <w:tc>
          <w:tcPr>
            <w:tcW w:w="8358" w:type="dxa"/>
          </w:tcPr>
          <w:p w14:paraId="525968E2" w14:textId="77777777" w:rsidR="00F96732" w:rsidRDefault="00F96732" w:rsidP="00DA53C2">
            <w:r>
              <w:t xml:space="preserve">Krever et høyt sikkerhetsnivå. Begrunnelse: </w:t>
            </w:r>
          </w:p>
          <w:p w14:paraId="4B1992AC" w14:textId="77777777" w:rsidR="00F96732" w:rsidRDefault="00F96732" w:rsidP="00DA53C2"/>
          <w:p w14:paraId="2F1CB1E4" w14:textId="77777777" w:rsidR="00F96732" w:rsidRPr="007D67A7" w:rsidRDefault="00F96732" w:rsidP="00DA53C2">
            <w:pPr>
              <w:rPr>
                <w:i/>
                <w:iCs/>
              </w:rPr>
            </w:pPr>
            <w:r w:rsidRPr="007D67A7">
              <w:rPr>
                <w:i/>
                <w:iCs/>
                <w:highlight w:val="yellow"/>
              </w:rPr>
              <w:t>&lt;Vis til risikovurderingen som er gjort og skriv begrunnelse&gt;</w:t>
            </w:r>
          </w:p>
          <w:p w14:paraId="7AE156C2" w14:textId="77777777" w:rsidR="00F96732" w:rsidRDefault="00F96732" w:rsidP="00DA53C2"/>
          <w:p w14:paraId="31CA5600" w14:textId="77777777" w:rsidR="00F96732" w:rsidRDefault="00F96732" w:rsidP="00DA53C2">
            <w:r w:rsidRPr="006C5704">
              <w:rPr>
                <w:bCs/>
                <w:highlight w:val="yellow"/>
              </w:rPr>
              <w:t>&lt;</w:t>
            </w:r>
            <w:r>
              <w:rPr>
                <w:bCs/>
                <w:i/>
                <w:iCs/>
                <w:highlight w:val="yellow"/>
              </w:rPr>
              <w:t>F</w:t>
            </w:r>
            <w:r w:rsidRPr="000851F4">
              <w:rPr>
                <w:bCs/>
                <w:i/>
                <w:iCs/>
                <w:highlight w:val="yellow"/>
              </w:rPr>
              <w:t>.eks.</w:t>
            </w:r>
            <w:r w:rsidRPr="006C5704">
              <w:rPr>
                <w:rFonts w:cstheme="minorHAnsi"/>
                <w:bCs/>
                <w:i/>
                <w:highlight w:val="yellow"/>
              </w:rPr>
              <w:t xml:space="preserve"> Behandlingen</w:t>
            </w:r>
            <w:r w:rsidRPr="006C5704">
              <w:rPr>
                <w:rFonts w:cstheme="minorHAnsi"/>
                <w:bCs/>
                <w:highlight w:val="yellow"/>
              </w:rPr>
              <w:t xml:space="preserve"> </w:t>
            </w:r>
            <w:r w:rsidRPr="006C5704">
              <w:rPr>
                <w:rFonts w:cstheme="minorHAnsi"/>
                <w:bCs/>
                <w:i/>
                <w:szCs w:val="24"/>
                <w:highlight w:val="yellow"/>
              </w:rPr>
              <w:t>omfatter store mengder av «særlige kategorier av personopplysninger» i henhold til GDPR artikkel 9 (1) som krever særlig beskyttelse</w:t>
            </w:r>
            <w:r w:rsidR="00875A51">
              <w:rPr>
                <w:rFonts w:cstheme="minorHAnsi"/>
                <w:bCs/>
                <w:i/>
                <w:szCs w:val="24"/>
                <w:highlight w:val="yellow"/>
              </w:rPr>
              <w:t>. Som f.eks</w:t>
            </w:r>
            <w:r w:rsidR="00D32187">
              <w:rPr>
                <w:rFonts w:cstheme="minorHAnsi"/>
                <w:bCs/>
                <w:i/>
                <w:szCs w:val="24"/>
                <w:highlight w:val="yellow"/>
              </w:rPr>
              <w:t>.</w:t>
            </w:r>
            <w:r w:rsidR="00875A51">
              <w:rPr>
                <w:rFonts w:cstheme="minorHAnsi"/>
                <w:bCs/>
                <w:i/>
                <w:szCs w:val="24"/>
                <w:highlight w:val="yellow"/>
              </w:rPr>
              <w:t xml:space="preserve"> spillepulsstatus</w:t>
            </w:r>
            <w:r w:rsidR="00D32187">
              <w:rPr>
                <w:rFonts w:cstheme="minorHAnsi"/>
                <w:bCs/>
                <w:i/>
                <w:szCs w:val="24"/>
                <w:highlight w:val="yellow"/>
              </w:rPr>
              <w:t xml:space="preserve"> hos kundene våre.</w:t>
            </w:r>
            <w:r w:rsidR="00875A51">
              <w:rPr>
                <w:rFonts w:cstheme="minorHAnsi"/>
                <w:bCs/>
                <w:i/>
                <w:szCs w:val="24"/>
                <w:highlight w:val="yellow"/>
              </w:rPr>
              <w:t xml:space="preserve"> </w:t>
            </w:r>
            <w:r w:rsidRPr="006C5704">
              <w:rPr>
                <w:rFonts w:cstheme="minorHAnsi"/>
                <w:bCs/>
                <w:i/>
                <w:szCs w:val="24"/>
                <w:highlight w:val="yellow"/>
              </w:rPr>
              <w:t>&gt;</w:t>
            </w:r>
          </w:p>
        </w:tc>
      </w:tr>
      <w:tr w:rsidR="00F96732" w:rsidRPr="00545CED" w14:paraId="46EA8A6E" w14:textId="77777777" w:rsidTr="00DA53C2">
        <w:trPr>
          <w:trHeight w:val="567"/>
        </w:trPr>
        <w:tc>
          <w:tcPr>
            <w:tcW w:w="704" w:type="dxa"/>
          </w:tcPr>
          <w:p w14:paraId="789D7977" w14:textId="77777777" w:rsidR="00F96732" w:rsidRPr="00545CED" w:rsidRDefault="00F96732" w:rsidP="00DA53C2">
            <w:pPr>
              <w:jc w:val="both"/>
              <w:rPr>
                <w:b/>
                <w:bCs/>
                <w:highlight w:val="yellow"/>
              </w:rPr>
            </w:pPr>
          </w:p>
        </w:tc>
        <w:tc>
          <w:tcPr>
            <w:tcW w:w="8358" w:type="dxa"/>
          </w:tcPr>
          <w:p w14:paraId="4C49D12D" w14:textId="77777777" w:rsidR="00F96732" w:rsidRPr="00545CED" w:rsidRDefault="00F96732" w:rsidP="00DA53C2">
            <w:pPr>
              <w:jc w:val="both"/>
              <w:rPr>
                <w:b/>
                <w:bCs/>
              </w:rPr>
            </w:pPr>
          </w:p>
        </w:tc>
      </w:tr>
      <w:tr w:rsidR="00F96732" w:rsidRPr="00E069B0" w14:paraId="2BCAD1F5" w14:textId="77777777" w:rsidTr="00DA53C2">
        <w:trPr>
          <w:trHeight w:val="567"/>
        </w:trPr>
        <w:sdt>
          <w:sdtPr>
            <w:rPr>
              <w:highlight w:val="yellow"/>
            </w:rPr>
            <w:id w:val="-1173024827"/>
            <w14:checkbox>
              <w14:checked w14:val="0"/>
              <w14:checkedState w14:val="2612" w14:font="MS Gothic"/>
              <w14:uncheckedState w14:val="2610" w14:font="MS Gothic"/>
            </w14:checkbox>
          </w:sdtPr>
          <w:sdtContent>
            <w:tc>
              <w:tcPr>
                <w:tcW w:w="704" w:type="dxa"/>
              </w:tcPr>
              <w:p w14:paraId="2ECD8B0F" w14:textId="77777777" w:rsidR="00F96732" w:rsidRPr="00E069B0" w:rsidRDefault="00F96732" w:rsidP="00DA53C2">
                <w:pPr>
                  <w:jc w:val="both"/>
                  <w:rPr>
                    <w:highlight w:val="yellow"/>
                  </w:rPr>
                </w:pPr>
                <w:r w:rsidRPr="00E069B0">
                  <w:rPr>
                    <w:rFonts w:ascii="MS Gothic" w:eastAsia="MS Gothic" w:hAnsi="MS Gothic" w:hint="eastAsia"/>
                    <w:highlight w:val="yellow"/>
                  </w:rPr>
                  <w:t>☐</w:t>
                </w:r>
              </w:p>
            </w:tc>
          </w:sdtContent>
        </w:sdt>
        <w:tc>
          <w:tcPr>
            <w:tcW w:w="8358" w:type="dxa"/>
          </w:tcPr>
          <w:p w14:paraId="1E5C83E9" w14:textId="77777777" w:rsidR="00F96732" w:rsidRPr="00E069B0" w:rsidRDefault="00F96732" w:rsidP="00DA53C2">
            <w:r w:rsidRPr="00E069B0">
              <w:t xml:space="preserve">Ikke krever et høyt sikkerhetsnivå. Begrunnelse: </w:t>
            </w:r>
          </w:p>
          <w:p w14:paraId="5E3D43BB" w14:textId="77777777" w:rsidR="00F96732" w:rsidRPr="00E069B0" w:rsidRDefault="00F96732" w:rsidP="00DA53C2"/>
          <w:p w14:paraId="6F5C3EB6" w14:textId="77777777" w:rsidR="00F96732" w:rsidRPr="00E069B0" w:rsidRDefault="00F96732" w:rsidP="00DA53C2">
            <w:pPr>
              <w:rPr>
                <w:i/>
                <w:iCs/>
              </w:rPr>
            </w:pPr>
            <w:r w:rsidRPr="00E069B0">
              <w:rPr>
                <w:i/>
                <w:iCs/>
                <w:highlight w:val="yellow"/>
              </w:rPr>
              <w:t>&lt;Vis til risikovurderingen som er gjort og skriv begrunnelse&gt;</w:t>
            </w:r>
          </w:p>
          <w:p w14:paraId="40DECDE5" w14:textId="77777777" w:rsidR="00F96732" w:rsidRPr="00E069B0" w:rsidRDefault="00F96732" w:rsidP="00DA53C2"/>
          <w:p w14:paraId="3E8D94BF" w14:textId="77777777" w:rsidR="00F96732" w:rsidRPr="00E069B0" w:rsidRDefault="00F96732" w:rsidP="00DA53C2">
            <w:pPr>
              <w:jc w:val="both"/>
              <w:rPr>
                <w:i/>
                <w:highlight w:val="yellow"/>
              </w:rPr>
            </w:pPr>
            <w:r w:rsidRPr="00E069B0">
              <w:rPr>
                <w:highlight w:val="yellow"/>
              </w:rPr>
              <w:t xml:space="preserve">&lt; </w:t>
            </w:r>
            <w:r>
              <w:rPr>
                <w:i/>
                <w:highlight w:val="yellow"/>
              </w:rPr>
              <w:t>F</w:t>
            </w:r>
            <w:r w:rsidRPr="00E069B0">
              <w:rPr>
                <w:i/>
                <w:highlight w:val="yellow"/>
              </w:rPr>
              <w:t>.eks.: Behandlingen omfatter bare opplysninger som er allment kjent som navn og adresse&gt;</w:t>
            </w:r>
          </w:p>
          <w:p w14:paraId="589032F6" w14:textId="77777777" w:rsidR="00F96732" w:rsidRPr="00E069B0" w:rsidRDefault="00F96732" w:rsidP="00DA53C2">
            <w:pPr>
              <w:jc w:val="both"/>
              <w:rPr>
                <w:i/>
                <w:highlight w:val="yellow"/>
              </w:rPr>
            </w:pPr>
          </w:p>
          <w:p w14:paraId="2EFFDD76" w14:textId="77777777" w:rsidR="00F96732" w:rsidRPr="00E069B0" w:rsidRDefault="00F96732" w:rsidP="00DA53C2">
            <w:pPr>
              <w:jc w:val="both"/>
              <w:rPr>
                <w:i/>
                <w:highlight w:val="yellow"/>
              </w:rPr>
            </w:pPr>
          </w:p>
          <w:p w14:paraId="28DFC665" w14:textId="77777777" w:rsidR="00F96732" w:rsidRPr="00E069B0" w:rsidRDefault="00F96732" w:rsidP="00DA53C2">
            <w:pPr>
              <w:jc w:val="both"/>
            </w:pPr>
          </w:p>
        </w:tc>
      </w:tr>
    </w:tbl>
    <w:p w14:paraId="1EE55F80" w14:textId="77777777" w:rsidR="00F96732" w:rsidRPr="00E069B0" w:rsidRDefault="00F96732" w:rsidP="00F96732">
      <w:pPr>
        <w:rPr>
          <w:rFonts w:cstheme="minorHAnsi"/>
        </w:rPr>
      </w:pPr>
    </w:p>
    <w:p w14:paraId="608D6D84" w14:textId="77777777" w:rsidR="00F96732" w:rsidRPr="00E069B0" w:rsidRDefault="00F96732" w:rsidP="00F96732">
      <w:pPr>
        <w:rPr>
          <w:rFonts w:cstheme="minorHAnsi"/>
          <w:iCs/>
          <w:szCs w:val="24"/>
        </w:rPr>
      </w:pPr>
    </w:p>
    <w:p w14:paraId="2CAF4DC0" w14:textId="77777777" w:rsidR="00F96732" w:rsidRPr="006465AE" w:rsidRDefault="00F96732" w:rsidP="00F96732">
      <w:pPr>
        <w:pStyle w:val="Overskrift3"/>
        <w:ind w:left="0"/>
        <w:rPr>
          <w:rFonts w:asciiTheme="majorHAnsi" w:hAnsiTheme="majorHAnsi" w:cstheme="majorHAnsi"/>
          <w:bCs/>
        </w:rPr>
      </w:pPr>
      <w:bookmarkStart w:id="534" w:name="_Toc27581878"/>
      <w:bookmarkEnd w:id="534"/>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p>
    <w:p w14:paraId="5C468EB2" w14:textId="77777777" w:rsidR="00F96732" w:rsidRDefault="00F96732" w:rsidP="00F96732"/>
    <w:p w14:paraId="19DD3B9A" w14:textId="77777777" w:rsidR="00F96732" w:rsidRPr="00D6537D" w:rsidRDefault="00F96732" w:rsidP="00F96732">
      <w:pPr>
        <w:rPr>
          <w:rFonts w:cstheme="minorHAnsi"/>
          <w:iCs/>
          <w:szCs w:val="24"/>
        </w:rPr>
      </w:pPr>
      <w:r w:rsidRPr="00D6537D">
        <w:t xml:space="preserve">Databehandleren skal ha et egnet styringssystem for informasjonssikkerhet. </w:t>
      </w:r>
      <w:r w:rsidRPr="00D6537D">
        <w:rPr>
          <w:rFonts w:cstheme="minorHAnsi"/>
          <w:iCs/>
          <w:szCs w:val="24"/>
        </w:rPr>
        <w:t>Databehandleren skal etablere og forvalte tilstrekkelige sikkerhetstiltak for å ivareta informasjonssikkerheten for behandling av personopplysningene, herunder (flere valg mulig):</w:t>
      </w:r>
    </w:p>
    <w:p w14:paraId="57443CDD" w14:textId="77777777" w:rsidR="00F96732" w:rsidRPr="00CF2A4D" w:rsidRDefault="00F96732" w:rsidP="00F96732">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F96732" w14:paraId="5BAD9D39" w14:textId="77777777" w:rsidTr="00DA53C2">
        <w:trPr>
          <w:trHeight w:val="340"/>
        </w:trPr>
        <w:sdt>
          <w:sdtPr>
            <w:rPr>
              <w:highlight w:val="yellow"/>
            </w:rPr>
            <w:id w:val="916975890"/>
            <w14:checkbox>
              <w14:checked w14:val="0"/>
              <w14:checkedState w14:val="2612" w14:font="MS Gothic"/>
              <w14:uncheckedState w14:val="2610" w14:font="MS Gothic"/>
            </w14:checkbox>
          </w:sdtPr>
          <w:sdtContent>
            <w:tc>
              <w:tcPr>
                <w:tcW w:w="704" w:type="dxa"/>
              </w:tcPr>
              <w:p w14:paraId="6FDFD3C8" w14:textId="77777777" w:rsidR="00F96732" w:rsidRPr="005E28F3" w:rsidRDefault="00F96732" w:rsidP="00DA53C2">
                <w:pPr>
                  <w:jc w:val="both"/>
                  <w:rPr>
                    <w:highlight w:val="yellow"/>
                  </w:rPr>
                </w:pPr>
                <w:r>
                  <w:rPr>
                    <w:rFonts w:ascii="MS Gothic" w:eastAsia="MS Gothic" w:hAnsi="MS Gothic" w:hint="eastAsia"/>
                    <w:highlight w:val="yellow"/>
                  </w:rPr>
                  <w:t>☐</w:t>
                </w:r>
              </w:p>
            </w:tc>
          </w:sdtContent>
        </w:sdt>
        <w:tc>
          <w:tcPr>
            <w:tcW w:w="8358" w:type="dxa"/>
          </w:tcPr>
          <w:p w14:paraId="78CC9644" w14:textId="77777777" w:rsidR="00F96732" w:rsidRPr="002D381C" w:rsidRDefault="00F96732" w:rsidP="00DA53C2">
            <w:pPr>
              <w:jc w:val="both"/>
              <w:rPr>
                <w:sz w:val="22"/>
                <w:szCs w:val="18"/>
              </w:rPr>
            </w:pPr>
            <w:r>
              <w:t>S</w:t>
            </w:r>
            <w:r w:rsidRPr="009714CE">
              <w:t>ikkerhetskrav som beskrevet i Hovedavtalen</w:t>
            </w:r>
            <w:r>
              <w:t>:</w:t>
            </w:r>
            <w:r w:rsidRPr="009714CE">
              <w:t xml:space="preserve"> </w:t>
            </w:r>
            <w:r w:rsidRPr="00992B24">
              <w:rPr>
                <w:i/>
                <w:iCs/>
                <w:highlight w:val="yellow"/>
              </w:rPr>
              <w:t>&lt;sett inn henvisning til konkret regulering i Hovedavtalen&gt;</w:t>
            </w:r>
          </w:p>
        </w:tc>
      </w:tr>
      <w:bookmarkStart w:id="535" w:name="_Hlk16685080"/>
      <w:tr w:rsidR="00F96732" w14:paraId="3E5B602B" w14:textId="77777777" w:rsidTr="00DA53C2">
        <w:tc>
          <w:tcPr>
            <w:tcW w:w="704" w:type="dxa"/>
          </w:tcPr>
          <w:p w14:paraId="2E756A8D" w14:textId="77777777" w:rsidR="00F96732" w:rsidRPr="005E28F3" w:rsidRDefault="00000000" w:rsidP="00DA53C2">
            <w:pPr>
              <w:jc w:val="both"/>
              <w:rPr>
                <w:highlight w:val="yellow"/>
              </w:rPr>
            </w:pPr>
            <w:sdt>
              <w:sdtPr>
                <w:rPr>
                  <w:highlight w:val="yellow"/>
                </w:rPr>
                <w:id w:val="-253060247"/>
                <w14:checkbox>
                  <w14:checked w14:val="0"/>
                  <w14:checkedState w14:val="2612" w14:font="MS Gothic"/>
                  <w14:uncheckedState w14:val="2610" w14:font="MS Gothic"/>
                </w14:checkbox>
              </w:sdtPr>
              <w:sdtContent>
                <w:r w:rsidR="00F96732">
                  <w:rPr>
                    <w:rFonts w:ascii="MS Gothic" w:eastAsia="MS Gothic" w:hAnsi="MS Gothic" w:hint="eastAsia"/>
                    <w:highlight w:val="yellow"/>
                  </w:rPr>
                  <w:t>☐</w:t>
                </w:r>
              </w:sdtContent>
            </w:sdt>
            <w:r w:rsidR="00F96732" w:rsidDel="004734B4">
              <w:rPr>
                <w:highlight w:val="yellow"/>
              </w:rPr>
              <w:t xml:space="preserve"> </w:t>
            </w:r>
          </w:p>
        </w:tc>
        <w:tc>
          <w:tcPr>
            <w:tcW w:w="8358" w:type="dxa"/>
          </w:tcPr>
          <w:p w14:paraId="69856AB4" w14:textId="77777777" w:rsidR="00F96732" w:rsidRPr="00AF7DC7" w:rsidRDefault="00F96732" w:rsidP="00DA53C2">
            <w:pPr>
              <w:rPr>
                <w:i/>
                <w:iCs/>
              </w:rPr>
            </w:pPr>
            <w:bookmarkStart w:id="536" w:name="_Hlk16684946"/>
            <w:r w:rsidRPr="00AF7DC7">
              <w:t xml:space="preserve">Sikkerhetskrav som beskrevet nedenfor: </w:t>
            </w:r>
            <w:r w:rsidRPr="00AF7DC7">
              <w:rPr>
                <w:i/>
                <w:iCs/>
                <w:highlight w:val="yellow"/>
              </w:rPr>
              <w:t>&lt;Sett inn beskrivelse av relevante sikkerhetskrav&gt;</w:t>
            </w:r>
            <w:r w:rsidRPr="00AF7DC7" w:rsidDel="00075D3C">
              <w:t xml:space="preserve"> </w:t>
            </w:r>
            <w:bookmarkEnd w:id="536"/>
          </w:p>
        </w:tc>
      </w:tr>
      <w:bookmarkEnd w:id="535"/>
    </w:tbl>
    <w:p w14:paraId="52853739" w14:textId="77777777" w:rsidR="00F96732" w:rsidRPr="00CF2A4D" w:rsidRDefault="00F96732" w:rsidP="00F96732">
      <w:pPr>
        <w:rPr>
          <w:rFonts w:cstheme="minorHAnsi"/>
          <w:iCs/>
          <w:szCs w:val="24"/>
        </w:rPr>
      </w:pPr>
    </w:p>
    <w:p w14:paraId="5BA46B3C" w14:textId="77777777" w:rsidR="00F96732" w:rsidRPr="00787554" w:rsidRDefault="00F96732" w:rsidP="00F96732">
      <w:pPr>
        <w:pStyle w:val="Overskrift2"/>
      </w:pPr>
      <w:bookmarkStart w:id="537" w:name="_Toc10362706"/>
      <w:bookmarkStart w:id="538" w:name="_Toc10362936"/>
      <w:bookmarkStart w:id="539" w:name="_Toc10363000"/>
      <w:bookmarkStart w:id="540" w:name="_Toc10364476"/>
      <w:bookmarkStart w:id="541" w:name="_Toc474496335"/>
      <w:bookmarkStart w:id="542" w:name="_Toc237602484"/>
      <w:bookmarkEnd w:id="537"/>
      <w:bookmarkEnd w:id="538"/>
      <w:bookmarkEnd w:id="539"/>
      <w:bookmarkEnd w:id="540"/>
      <w:r w:rsidRPr="00787554">
        <w:t>Dokumentasjon</w:t>
      </w:r>
      <w:bookmarkEnd w:id="541"/>
      <w:bookmarkEnd w:id="542"/>
    </w:p>
    <w:p w14:paraId="4DB2BB5B" w14:textId="77777777" w:rsidR="00F96732" w:rsidRPr="00C704B8" w:rsidRDefault="00F96732" w:rsidP="00F96732">
      <w:pPr>
        <w:pStyle w:val="Brdtekst"/>
        <w:rPr>
          <w:rFonts w:asciiTheme="minorHAnsi" w:hAnsiTheme="minorHAnsi" w:cstheme="minorHAnsi"/>
          <w:sz w:val="24"/>
          <w:szCs w:val="24"/>
          <w:lang w:val="nb-NO"/>
        </w:rPr>
      </w:pPr>
      <w:r w:rsidRPr="00C704B8">
        <w:rPr>
          <w:rFonts w:asciiTheme="minorHAnsi" w:hAnsiTheme="minorHAnsi" w:cstheme="minorHAnsi"/>
          <w:sz w:val="24"/>
          <w:szCs w:val="24"/>
          <w:lang w:val="nb-NO"/>
        </w:rPr>
        <w:t>Databehandler skal dokumentere de rutiner og tiltak som er iverksatt for å oppfylle kravene som fremkommer av Gjeldende personvernregler og Databehandleravtalen, herunder kravene til informasjonssikkerhet. Slik dokumentasjon skal oppbevares og ajourholdes så lenge Databehandleravtalen består, og gjøres tilgjengelig for Behandlingsansvarlig eller tilsynsmyndigheter på forespørsel.</w:t>
      </w:r>
    </w:p>
    <w:p w14:paraId="5CCA74BD" w14:textId="77777777" w:rsidR="00F96732" w:rsidRPr="00850136" w:rsidRDefault="00F96732" w:rsidP="00F96732">
      <w:pPr>
        <w:rPr>
          <w:rFonts w:cstheme="minorHAnsi"/>
          <w:color w:val="FF0000"/>
        </w:rPr>
      </w:pPr>
    </w:p>
    <w:p w14:paraId="5DED58F7" w14:textId="77777777" w:rsidR="00F96732" w:rsidRDefault="00F96732" w:rsidP="00F96732">
      <w:pPr>
        <w:pStyle w:val="Overskrift2"/>
      </w:pPr>
      <w:bookmarkStart w:id="543" w:name="_Toc10362720"/>
      <w:bookmarkStart w:id="544" w:name="_Toc10362950"/>
      <w:bookmarkStart w:id="545" w:name="_Toc10363014"/>
      <w:bookmarkStart w:id="546" w:name="_Toc10364490"/>
      <w:bookmarkStart w:id="547" w:name="_Toc10362721"/>
      <w:bookmarkStart w:id="548" w:name="_Toc10362951"/>
      <w:bookmarkStart w:id="549" w:name="_Toc10363015"/>
      <w:bookmarkStart w:id="550" w:name="_Toc10364491"/>
      <w:bookmarkStart w:id="551" w:name="_Toc10362722"/>
      <w:bookmarkStart w:id="552" w:name="_Toc10362952"/>
      <w:bookmarkStart w:id="553" w:name="_Toc10363016"/>
      <w:bookmarkStart w:id="554" w:name="_Toc10364492"/>
      <w:bookmarkStart w:id="555" w:name="_Toc10362723"/>
      <w:bookmarkStart w:id="556" w:name="_Toc10362953"/>
      <w:bookmarkStart w:id="557" w:name="_Toc10363017"/>
      <w:bookmarkStart w:id="558" w:name="_Toc10364493"/>
      <w:bookmarkStart w:id="559" w:name="_Toc10362724"/>
      <w:bookmarkStart w:id="560" w:name="_Toc10362954"/>
      <w:bookmarkStart w:id="561" w:name="_Toc10363018"/>
      <w:bookmarkStart w:id="562" w:name="_Toc10364494"/>
      <w:bookmarkStart w:id="563" w:name="_Toc10362725"/>
      <w:bookmarkStart w:id="564" w:name="_Toc10362955"/>
      <w:bookmarkStart w:id="565" w:name="_Toc10363019"/>
      <w:bookmarkStart w:id="566" w:name="_Toc10364495"/>
      <w:bookmarkStart w:id="567" w:name="_Toc10362726"/>
      <w:bookmarkStart w:id="568" w:name="_Toc10362956"/>
      <w:bookmarkStart w:id="569" w:name="_Toc10363020"/>
      <w:bookmarkStart w:id="570" w:name="_Toc10364496"/>
      <w:bookmarkStart w:id="571" w:name="_Toc10362727"/>
      <w:bookmarkStart w:id="572" w:name="_Toc10362957"/>
      <w:bookmarkStart w:id="573" w:name="_Toc10363021"/>
      <w:bookmarkStart w:id="574" w:name="_Toc10364497"/>
      <w:bookmarkStart w:id="575" w:name="_Toc10362728"/>
      <w:bookmarkStart w:id="576" w:name="_Toc10362958"/>
      <w:bookmarkStart w:id="577" w:name="_Toc10363022"/>
      <w:bookmarkStart w:id="578" w:name="_Toc10364498"/>
      <w:bookmarkStart w:id="579" w:name="_Toc10362729"/>
      <w:bookmarkStart w:id="580" w:name="_Toc10362959"/>
      <w:bookmarkStart w:id="581" w:name="_Toc10363023"/>
      <w:bookmarkStart w:id="582" w:name="_Toc10364499"/>
      <w:bookmarkStart w:id="583" w:name="_Toc10362730"/>
      <w:bookmarkStart w:id="584" w:name="_Toc10362960"/>
      <w:bookmarkStart w:id="585" w:name="_Toc10363024"/>
      <w:bookmarkStart w:id="586" w:name="_Toc10364500"/>
      <w:bookmarkStart w:id="587" w:name="_Toc501369818"/>
      <w:bookmarkStart w:id="588" w:name="_Toc505602993"/>
      <w:bookmarkStart w:id="589" w:name="_Toc505780026"/>
      <w:bookmarkStart w:id="590" w:name="_Toc506305870"/>
      <w:bookmarkStart w:id="591" w:name="_Toc237602485"/>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t xml:space="preserve">Overføring av personopplysninger - </w:t>
      </w:r>
      <w:r w:rsidRPr="009B42EA">
        <w:t xml:space="preserve">Lokasjon for </w:t>
      </w:r>
      <w:r>
        <w:t xml:space="preserve">behandling og </w:t>
      </w:r>
      <w:bookmarkEnd w:id="587"/>
      <w:bookmarkEnd w:id="588"/>
      <w:bookmarkEnd w:id="589"/>
      <w:bookmarkEnd w:id="590"/>
      <w:r>
        <w:t>tilgang</w:t>
      </w:r>
      <w:bookmarkEnd w:id="591"/>
    </w:p>
    <w:p w14:paraId="757AE18E" w14:textId="77777777" w:rsidR="00F96732" w:rsidRDefault="00F96732" w:rsidP="00F96732">
      <w:pPr>
        <w:rPr>
          <w:rFonts w:cstheme="minorHAnsi"/>
        </w:rPr>
      </w:pPr>
      <w:r>
        <w:rPr>
          <w:rFonts w:cstheme="minorHAnsi"/>
        </w:rPr>
        <w:t xml:space="preserve">Behandling </w:t>
      </w:r>
      <w:r w:rsidRPr="00DA6087">
        <w:rPr>
          <w:rFonts w:cstheme="minorHAnsi"/>
        </w:rPr>
        <w:t xml:space="preserve">av de </w:t>
      </w:r>
      <w:r w:rsidRPr="007B7D0B">
        <w:rPr>
          <w:rFonts w:cstheme="minorHAnsi"/>
        </w:rPr>
        <w:t xml:space="preserve">personopplysninger som avtalen omfatter </w:t>
      </w:r>
      <w:r w:rsidRPr="00DA6087">
        <w:rPr>
          <w:rFonts w:cstheme="minorHAnsi"/>
        </w:rPr>
        <w:t xml:space="preserve">kan ikke uten den </w:t>
      </w:r>
      <w:r>
        <w:rPr>
          <w:rFonts w:cstheme="minorHAnsi"/>
        </w:rPr>
        <w:t>Behandlingsansvarlige</w:t>
      </w:r>
      <w:r w:rsidRPr="00DA6087">
        <w:rPr>
          <w:rFonts w:cstheme="minorHAnsi"/>
        </w:rPr>
        <w:t xml:space="preserve">s forutgående skriftlige godkjennelse </w:t>
      </w:r>
      <w:r>
        <w:rPr>
          <w:rFonts w:cstheme="minorHAnsi"/>
        </w:rPr>
        <w:t xml:space="preserve">utføres på eller med tilgang fra </w:t>
      </w:r>
      <w:r w:rsidRPr="00DA6087">
        <w:rPr>
          <w:rFonts w:cstheme="minorHAnsi"/>
        </w:rPr>
        <w:t xml:space="preserve">andre </w:t>
      </w:r>
      <w:r>
        <w:rPr>
          <w:rFonts w:cstheme="minorHAnsi"/>
        </w:rPr>
        <w:t xml:space="preserve">lokasjoner enn de som er angitt i Bilag </w:t>
      </w:r>
      <w:r w:rsidR="009D69CD">
        <w:rPr>
          <w:rFonts w:cstheme="minorHAnsi"/>
        </w:rPr>
        <w:t>B</w:t>
      </w:r>
      <w:r w:rsidR="00C13E32">
        <w:rPr>
          <w:rFonts w:cstheme="minorHAnsi"/>
        </w:rPr>
        <w:t>,</w:t>
      </w:r>
      <w:r w:rsidR="006C5FFB">
        <w:rPr>
          <w:rFonts w:cstheme="minorHAnsi"/>
        </w:rPr>
        <w:t>17</w:t>
      </w:r>
      <w:r>
        <w:rPr>
          <w:rFonts w:cstheme="minorHAnsi"/>
        </w:rPr>
        <w:t>.2. Med lokasjon menes:</w:t>
      </w:r>
    </w:p>
    <w:p w14:paraId="062BFF06" w14:textId="77777777" w:rsidR="00F96732" w:rsidRDefault="00F96732" w:rsidP="00F96732">
      <w:pPr>
        <w:rPr>
          <w:rFonts w:cstheme="minorHAnsi"/>
        </w:rPr>
      </w:pPr>
    </w:p>
    <w:p w14:paraId="60E33529" w14:textId="77777777" w:rsidR="00F96732" w:rsidRPr="00E879BB" w:rsidRDefault="00F96732" w:rsidP="00F96732">
      <w:pPr>
        <w:ind w:left="1418"/>
        <w:rPr>
          <w:rFonts w:cstheme="minorHAnsi"/>
        </w:rPr>
      </w:pPr>
      <w:r w:rsidRPr="00E879BB">
        <w:rPr>
          <w:rFonts w:cstheme="minorHAnsi"/>
        </w:rPr>
        <w:t>•</w:t>
      </w:r>
      <w:r w:rsidRPr="00E879BB">
        <w:rPr>
          <w:rFonts w:cstheme="minorHAnsi"/>
        </w:rPr>
        <w:tab/>
        <w:t>Sted det er mulig å få tilgang til personopplysningene fra</w:t>
      </w:r>
      <w:r>
        <w:rPr>
          <w:rFonts w:cstheme="minorHAnsi"/>
        </w:rPr>
        <w:t xml:space="preserve"> (aksessering)</w:t>
      </w:r>
    </w:p>
    <w:p w14:paraId="077B57A4" w14:textId="77777777" w:rsidR="00F96732" w:rsidRPr="00E879BB" w:rsidRDefault="00F96732" w:rsidP="00F96732">
      <w:pPr>
        <w:ind w:left="1418"/>
        <w:rPr>
          <w:rFonts w:cstheme="minorHAnsi"/>
        </w:rPr>
      </w:pPr>
      <w:r w:rsidRPr="00E879BB">
        <w:rPr>
          <w:rFonts w:cstheme="minorHAnsi"/>
        </w:rPr>
        <w:t>•</w:t>
      </w:r>
      <w:r w:rsidRPr="00E879BB">
        <w:rPr>
          <w:rFonts w:cstheme="minorHAnsi"/>
        </w:rPr>
        <w:tab/>
        <w:t>Sted hvor personopplysningene bearbeides (prosesseres)</w:t>
      </w:r>
    </w:p>
    <w:p w14:paraId="21DDD7B7" w14:textId="77777777" w:rsidR="00F96732" w:rsidRDefault="00F96732" w:rsidP="00F96732">
      <w:pPr>
        <w:ind w:left="1418"/>
        <w:rPr>
          <w:rFonts w:cstheme="minorHAnsi"/>
        </w:rPr>
      </w:pPr>
      <w:r w:rsidRPr="00E879BB">
        <w:rPr>
          <w:rFonts w:cstheme="minorHAnsi"/>
        </w:rPr>
        <w:t>•</w:t>
      </w:r>
      <w:r w:rsidRPr="00E879BB">
        <w:rPr>
          <w:rFonts w:cstheme="minorHAnsi"/>
        </w:rPr>
        <w:tab/>
        <w:t>Sted hvor personopplysningene lagres</w:t>
      </w:r>
    </w:p>
    <w:p w14:paraId="56A9569B" w14:textId="77777777" w:rsidR="00F96732" w:rsidRDefault="00F96732" w:rsidP="00F96732">
      <w:pPr>
        <w:rPr>
          <w:rFonts w:cstheme="minorHAnsi"/>
        </w:rPr>
      </w:pPr>
    </w:p>
    <w:p w14:paraId="396C4AF5" w14:textId="77777777" w:rsidR="00F96732" w:rsidRDefault="00F96732" w:rsidP="00F96732">
      <w:pPr>
        <w:rPr>
          <w:rFonts w:cstheme="minorHAnsi"/>
        </w:rPr>
      </w:pPr>
      <w:r>
        <w:rPr>
          <w:rFonts w:cstheme="minorHAnsi"/>
        </w:rPr>
        <w:t>Begrensningen ovenfor gjelder ikke Databehandlerens mor-, søster- og datterselskaper som er etablert innenfor EØS-området. Databehandleren skal imidlertid på forespørsel fra den Behandlingsansvarlige redegjøre for hvor personopplysningene til enhver tid behandles.</w:t>
      </w:r>
    </w:p>
    <w:p w14:paraId="0A8459E5" w14:textId="77777777" w:rsidR="00F96732" w:rsidRDefault="00F96732" w:rsidP="00F96732">
      <w:pPr>
        <w:spacing w:after="160" w:line="259" w:lineRule="auto"/>
        <w:rPr>
          <w:rFonts w:cstheme="minorHAnsi"/>
        </w:rPr>
      </w:pPr>
    </w:p>
    <w:p w14:paraId="12796536" w14:textId="77777777" w:rsidR="00F96732" w:rsidRDefault="00F96732" w:rsidP="00F96732">
      <w:pPr>
        <w:rPr>
          <w:rFonts w:cstheme="minorHAnsi"/>
        </w:rPr>
      </w:pPr>
    </w:p>
    <w:p w14:paraId="562C72E0" w14:textId="77777777" w:rsidR="002A47FC" w:rsidRDefault="002A47FC" w:rsidP="00F96732">
      <w:pPr>
        <w:rPr>
          <w:rFonts w:cstheme="minorHAnsi"/>
        </w:rPr>
      </w:pPr>
    </w:p>
    <w:p w14:paraId="023FE64D" w14:textId="77777777" w:rsidR="00A0218B" w:rsidRDefault="00A0218B" w:rsidP="00F96732">
      <w:pPr>
        <w:rPr>
          <w:rFonts w:cstheme="minorHAnsi"/>
        </w:rPr>
      </w:pPr>
    </w:p>
    <w:p w14:paraId="6872D32A" w14:textId="77777777" w:rsidR="00A0218B" w:rsidRDefault="00A0218B" w:rsidP="00F96732">
      <w:pPr>
        <w:rPr>
          <w:rFonts w:cstheme="minorHAnsi"/>
        </w:rPr>
      </w:pPr>
    </w:p>
    <w:p w14:paraId="181BDF22" w14:textId="77777777" w:rsidR="00A0218B" w:rsidRDefault="00A0218B" w:rsidP="00F96732">
      <w:pPr>
        <w:rPr>
          <w:rFonts w:cstheme="minorHAnsi"/>
        </w:rPr>
      </w:pPr>
    </w:p>
    <w:p w14:paraId="004BE2EA" w14:textId="77777777" w:rsidR="00A0218B" w:rsidRDefault="00A0218B" w:rsidP="00F96732">
      <w:pPr>
        <w:rPr>
          <w:rFonts w:cstheme="minorHAnsi"/>
        </w:rPr>
      </w:pPr>
    </w:p>
    <w:p w14:paraId="7A4CCA06" w14:textId="77777777" w:rsidR="00A0218B" w:rsidRDefault="00A0218B" w:rsidP="00F96732">
      <w:pPr>
        <w:rPr>
          <w:rFonts w:cstheme="minorHAnsi"/>
        </w:rPr>
      </w:pPr>
    </w:p>
    <w:p w14:paraId="6EEF5006" w14:textId="77777777" w:rsidR="00A0218B" w:rsidRDefault="00A0218B" w:rsidP="00F96732">
      <w:pPr>
        <w:rPr>
          <w:rFonts w:cstheme="minorHAnsi"/>
        </w:rPr>
      </w:pPr>
    </w:p>
    <w:p w14:paraId="6DDDEA8A" w14:textId="77777777" w:rsidR="00A0218B" w:rsidRDefault="00A0218B" w:rsidP="00F96732">
      <w:pPr>
        <w:rPr>
          <w:rFonts w:cstheme="minorHAnsi"/>
        </w:rPr>
      </w:pPr>
    </w:p>
    <w:p w14:paraId="757BB3C7" w14:textId="77777777" w:rsidR="00D737FF" w:rsidRDefault="00D737FF" w:rsidP="00F96732">
      <w:pPr>
        <w:rPr>
          <w:rFonts w:cstheme="minorHAnsi"/>
        </w:rPr>
      </w:pPr>
    </w:p>
    <w:p w14:paraId="25ACDF0B" w14:textId="77777777" w:rsidR="00F96732" w:rsidRDefault="00F96732" w:rsidP="00F96732">
      <w:pPr>
        <w:pStyle w:val="Overskrift2"/>
        <w:rPr>
          <w:rFonts w:cstheme="minorHAnsi"/>
          <w:b/>
        </w:rPr>
      </w:pPr>
      <w:bookmarkStart w:id="592" w:name="_Toc237602486"/>
      <w:r>
        <w:rPr>
          <w:rFonts w:cstheme="minorHAnsi"/>
        </w:rPr>
        <w:lastRenderedPageBreak/>
        <w:t>Rutiner for revisjon og tilsyn</w:t>
      </w:r>
      <w:bookmarkEnd w:id="592"/>
    </w:p>
    <w:p w14:paraId="73F5654F" w14:textId="77777777" w:rsidR="00F96732" w:rsidRDefault="00F96732" w:rsidP="00F96732"/>
    <w:p w14:paraId="283C905F" w14:textId="77777777" w:rsidR="00F96732" w:rsidRDefault="00F96732" w:rsidP="00F96732">
      <w:r>
        <w:t>For å kontrollere etterlevelse av Gjeldende personvernregler og Databehandleravtalen er det avtalt følgende (flere valg mulig):</w:t>
      </w:r>
      <w:r w:rsidR="00D0467B">
        <w:t xml:space="preserve"> </w:t>
      </w:r>
      <w:r w:rsidR="00D0467B" w:rsidRPr="00A1053E">
        <w:rPr>
          <w:highlight w:val="yellow"/>
        </w:rPr>
        <w:t>Norsk Tipping benytter som hovedregel</w:t>
      </w:r>
      <w:r w:rsidR="00DE2C91" w:rsidRPr="00A1053E">
        <w:rPr>
          <w:highlight w:val="yellow"/>
        </w:rPr>
        <w:t xml:space="preserve"> alternativ 1 og </w:t>
      </w:r>
      <w:r w:rsidR="007A766C" w:rsidRPr="00A1053E">
        <w:rPr>
          <w:highlight w:val="yellow"/>
        </w:rPr>
        <w:t>3.</w:t>
      </w:r>
    </w:p>
    <w:p w14:paraId="367B4BFA" w14:textId="77777777" w:rsidR="00F96732" w:rsidRPr="00EC036B" w:rsidRDefault="00F96732" w:rsidP="00F96732"/>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F96732" w14:paraId="5E657D98" w14:textId="77777777" w:rsidTr="00DA53C2">
        <w:tc>
          <w:tcPr>
            <w:tcW w:w="704" w:type="dxa"/>
          </w:tcPr>
          <w:p w14:paraId="331E89E4" w14:textId="77777777" w:rsidR="00F96732" w:rsidRPr="005E28F3" w:rsidRDefault="00A1053E" w:rsidP="00DA53C2">
            <w:pPr>
              <w:jc w:val="both"/>
              <w:rPr>
                <w:highlight w:val="yellow"/>
              </w:rPr>
            </w:pPr>
            <w:r>
              <w:rPr>
                <w:highlight w:val="yellow"/>
              </w:rPr>
              <w:t xml:space="preserve">1 </w:t>
            </w:r>
            <w:sdt>
              <w:sdtPr>
                <w:rPr>
                  <w:highlight w:val="yellow"/>
                </w:rPr>
                <w:id w:val="-1152753146"/>
                <w14:checkbox>
                  <w14:checked w14:val="0"/>
                  <w14:checkedState w14:val="2612" w14:font="MS Gothic"/>
                  <w14:uncheckedState w14:val="2610" w14:font="MS Gothic"/>
                </w14:checkbox>
              </w:sdtPr>
              <w:sdtContent>
                <w:r w:rsidR="00F96732" w:rsidRPr="005E28F3">
                  <w:rPr>
                    <w:rFonts w:ascii="MS Gothic" w:eastAsia="MS Gothic" w:hAnsi="MS Gothic" w:hint="eastAsia"/>
                    <w:highlight w:val="yellow"/>
                  </w:rPr>
                  <w:t>☐</w:t>
                </w:r>
              </w:sdtContent>
            </w:sdt>
          </w:p>
        </w:tc>
        <w:tc>
          <w:tcPr>
            <w:tcW w:w="8358" w:type="dxa"/>
          </w:tcPr>
          <w:p w14:paraId="359CC207" w14:textId="77777777" w:rsidR="00F96732" w:rsidRDefault="00F96732" w:rsidP="00DA53C2">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59CC43FC" w14:textId="77777777" w:rsidR="00F96732" w:rsidRDefault="00F96732" w:rsidP="00DA53C2">
            <w:pPr>
              <w:pStyle w:val="Listeavsnitt"/>
              <w:ind w:left="0"/>
              <w:jc w:val="both"/>
            </w:pPr>
          </w:p>
          <w:p w14:paraId="0C58F24B" w14:textId="77777777" w:rsidR="00F96732" w:rsidRDefault="00F96732" w:rsidP="00DA53C2">
            <w:pPr>
              <w:pStyle w:val="Listeavsnitt"/>
              <w:ind w:left="0"/>
              <w:jc w:val="both"/>
            </w:pPr>
            <w:r>
              <w:t>Slike revisjoner skal:</w:t>
            </w:r>
          </w:p>
          <w:p w14:paraId="4B53CF42" w14:textId="77777777" w:rsidR="00F96732" w:rsidRDefault="00F96732" w:rsidP="00DA53C2">
            <w:pPr>
              <w:pStyle w:val="Listeavsnitt"/>
              <w:ind w:left="0"/>
              <w:jc w:val="both"/>
            </w:pPr>
          </w:p>
          <w:p w14:paraId="6942F0AA" w14:textId="77777777" w:rsidR="00F96732" w:rsidRDefault="00F96732" w:rsidP="00F96732">
            <w:pPr>
              <w:pStyle w:val="Listeavsnitt"/>
              <w:numPr>
                <w:ilvl w:val="0"/>
                <w:numId w:val="21"/>
              </w:numPr>
              <w:jc w:val="both"/>
            </w:pPr>
            <w:r>
              <w:t>Gjennomføres etter rimelig forhåndsvarsel og maksimalt én gang i året, med mindre sikkerhetsbrudd hos Databehandler eller andre særlige forhold gir grunn for hyppigere revisjoner;</w:t>
            </w:r>
          </w:p>
          <w:p w14:paraId="481793DB" w14:textId="77777777" w:rsidR="00F96732" w:rsidRDefault="00F96732" w:rsidP="00F96732">
            <w:pPr>
              <w:pStyle w:val="Listeavsnitt"/>
              <w:numPr>
                <w:ilvl w:val="0"/>
                <w:numId w:val="21"/>
              </w:numPr>
              <w:jc w:val="both"/>
            </w:pPr>
            <w:r>
              <w:t>Foregå innenfor normal arbeidstid og ikke forstyrre Databehandlers virksomhet unødvendig;</w:t>
            </w:r>
          </w:p>
          <w:p w14:paraId="4B901A31" w14:textId="77777777" w:rsidR="00F96732" w:rsidRDefault="00F96732" w:rsidP="00F96732">
            <w:pPr>
              <w:pStyle w:val="Listeavsnitt"/>
              <w:numPr>
                <w:ilvl w:val="0"/>
                <w:numId w:val="21"/>
              </w:numPr>
              <w:jc w:val="both"/>
            </w:pPr>
            <w:r>
              <w:t>Utføres av ansatte hos Behandlingsansvarlig eller av tredjepart som er godkjent av Partene og underlagt taushetsplikt.</w:t>
            </w:r>
          </w:p>
          <w:p w14:paraId="72499746" w14:textId="77777777" w:rsidR="00F96732" w:rsidRDefault="00F96732" w:rsidP="00DA53C2">
            <w:pPr>
              <w:pStyle w:val="Listeavsnitt"/>
              <w:ind w:left="0"/>
              <w:jc w:val="both"/>
            </w:pPr>
          </w:p>
          <w:p w14:paraId="0C3D5198" w14:textId="77777777" w:rsidR="00F96732" w:rsidRDefault="00F96732" w:rsidP="00DA53C2">
            <w:pPr>
              <w:pStyle w:val="Listeavsnitt"/>
              <w:ind w:left="0"/>
              <w:jc w:val="both"/>
            </w:pPr>
            <w:r>
              <w:t>Databehandler plikter å stille til rådighet de ressurser som med rimelighet kan kreves for å gjennomføre revisjonen.</w:t>
            </w:r>
          </w:p>
          <w:p w14:paraId="276FDCC2" w14:textId="77777777" w:rsidR="00F96732" w:rsidRDefault="00F96732" w:rsidP="00DA53C2">
            <w:pPr>
              <w:pStyle w:val="Listeavsnitt"/>
              <w:ind w:left="0"/>
              <w:jc w:val="both"/>
            </w:pPr>
          </w:p>
          <w:p w14:paraId="0974BC39" w14:textId="77777777" w:rsidR="00F96732" w:rsidRDefault="00F96732" w:rsidP="00DA53C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F96732" w14:paraId="3359B060" w14:textId="77777777" w:rsidTr="00DA53C2">
        <w:tc>
          <w:tcPr>
            <w:tcW w:w="704" w:type="dxa"/>
          </w:tcPr>
          <w:p w14:paraId="76901478" w14:textId="77777777" w:rsidR="00F96732" w:rsidRPr="005E28F3" w:rsidRDefault="00A1053E" w:rsidP="00DA53C2">
            <w:pPr>
              <w:jc w:val="both"/>
              <w:rPr>
                <w:highlight w:val="yellow"/>
              </w:rPr>
            </w:pPr>
            <w:r w:rsidRPr="00143A69">
              <w:t xml:space="preserve">2 </w:t>
            </w:r>
            <w:sdt>
              <w:sdtPr>
                <w:id w:val="-876848223"/>
                <w14:checkbox>
                  <w14:checked w14:val="0"/>
                  <w14:checkedState w14:val="2612" w14:font="MS Gothic"/>
                  <w14:uncheckedState w14:val="2610" w14:font="MS Gothic"/>
                </w14:checkbox>
              </w:sdtPr>
              <w:sdtContent>
                <w:r w:rsidR="00F96732" w:rsidRPr="00143A69">
                  <w:rPr>
                    <w:rFonts w:ascii="MS Gothic" w:eastAsia="MS Gothic" w:hAnsi="MS Gothic" w:hint="eastAsia"/>
                  </w:rPr>
                  <w:t>☐</w:t>
                </w:r>
              </w:sdtContent>
            </w:sdt>
          </w:p>
        </w:tc>
        <w:tc>
          <w:tcPr>
            <w:tcW w:w="8358" w:type="dxa"/>
          </w:tcPr>
          <w:p w14:paraId="106E4126" w14:textId="77777777" w:rsidR="00F96732" w:rsidRPr="00007ECC" w:rsidRDefault="00F96732" w:rsidP="00DA53C2">
            <w:pPr>
              <w:rPr>
                <w:rFonts w:cstheme="minorHAnsi"/>
              </w:rPr>
            </w:pPr>
            <w:r w:rsidRPr="00007ECC">
              <w:rPr>
                <w:rFonts w:cstheme="minorHAnsi"/>
              </w:rPr>
              <w:t>Databehandleren skal benytte ekstern revisor til å attestere at sikkerhetstiltak er etablert og virker etter hensikten. Slik revisjon skal:</w:t>
            </w:r>
          </w:p>
          <w:p w14:paraId="70C60487" w14:textId="77777777" w:rsidR="00F96732" w:rsidRPr="00007ECC" w:rsidRDefault="00F96732" w:rsidP="00F96732">
            <w:pPr>
              <w:pStyle w:val="Listeavsnitt"/>
              <w:numPr>
                <w:ilvl w:val="0"/>
                <w:numId w:val="20"/>
              </w:numPr>
              <w:rPr>
                <w:rFonts w:cstheme="minorHAnsi"/>
              </w:rPr>
            </w:pPr>
            <w:r w:rsidRPr="00007ECC">
              <w:rPr>
                <w:rFonts w:cstheme="minorHAnsi"/>
              </w:rPr>
              <w:t xml:space="preserve">gjennomføres én gang årlig, </w:t>
            </w:r>
          </w:p>
          <w:p w14:paraId="77A891F2" w14:textId="77777777" w:rsidR="00F96732" w:rsidRPr="00007ECC" w:rsidRDefault="00F96732" w:rsidP="00F96732">
            <w:pPr>
              <w:pStyle w:val="Listeavsnitt"/>
              <w:numPr>
                <w:ilvl w:val="0"/>
                <w:numId w:val="20"/>
              </w:numPr>
              <w:rPr>
                <w:rFonts w:cstheme="minorHAnsi"/>
              </w:rPr>
            </w:pPr>
            <w:r w:rsidRPr="00007ECC">
              <w:rPr>
                <w:rFonts w:cstheme="minorHAnsi"/>
              </w:rPr>
              <w:t xml:space="preserve">utføres i henhold til anerkjente attestasjonsstandarder, for eksempel ISAE 3402. </w:t>
            </w:r>
          </w:p>
          <w:p w14:paraId="18F3E821" w14:textId="77777777" w:rsidR="00F96732" w:rsidRPr="00007ECC" w:rsidRDefault="00F96732" w:rsidP="00F96732">
            <w:pPr>
              <w:pStyle w:val="Listeavsnitt"/>
              <w:numPr>
                <w:ilvl w:val="0"/>
                <w:numId w:val="20"/>
              </w:numPr>
              <w:rPr>
                <w:rFonts w:cstheme="minorHAnsi"/>
              </w:rPr>
            </w:pPr>
            <w:r w:rsidRPr="00007ECC">
              <w:rPr>
                <w:rFonts w:cstheme="minorHAnsi"/>
              </w:rPr>
              <w:t>utføres av en uavhengig tredjepart med tilstrekkelig kunnskap og erfaring</w:t>
            </w:r>
          </w:p>
          <w:p w14:paraId="601CED2A" w14:textId="77777777" w:rsidR="00F96732" w:rsidRPr="00007ECC" w:rsidRDefault="00F96732" w:rsidP="00DA53C2">
            <w:pPr>
              <w:rPr>
                <w:rFonts w:cstheme="minorHAnsi"/>
              </w:rPr>
            </w:pPr>
          </w:p>
          <w:p w14:paraId="50C3406B" w14:textId="77777777" w:rsidR="00F96732" w:rsidRPr="00007ECC" w:rsidRDefault="00F96732" w:rsidP="00DA53C2">
            <w:pPr>
              <w:rPr>
                <w:rFonts w:cstheme="minorHAnsi"/>
              </w:rPr>
            </w:pPr>
            <w:r w:rsidRPr="00007ECC">
              <w:rPr>
                <w:rFonts w:cstheme="minorHAnsi"/>
              </w:rPr>
              <w:t>Rapportene skal fremlegges for Behandlingsansvarlig på forespørsel.</w:t>
            </w:r>
          </w:p>
          <w:p w14:paraId="6D8B32BE" w14:textId="77777777" w:rsidR="00F96732" w:rsidRPr="00007ECC" w:rsidRDefault="00F96732" w:rsidP="00DA53C2">
            <w:pPr>
              <w:rPr>
                <w:rFonts w:cstheme="minorHAnsi"/>
              </w:rPr>
            </w:pPr>
          </w:p>
          <w:p w14:paraId="1026961E" w14:textId="77777777" w:rsidR="00F96732" w:rsidRDefault="00F96732" w:rsidP="00DA53C2">
            <w:r w:rsidRPr="00007ECC">
              <w:rPr>
                <w:rFonts w:cstheme="minorHAnsi"/>
              </w:rPr>
              <w:t>Databehandler skal i tillegg gi slik informasjon og bistand som er nødvendig for at Behandlingsansvarlig kan etterleve sine forpliktelser etter Gjeldende personvernregelverk.</w:t>
            </w:r>
          </w:p>
        </w:tc>
      </w:tr>
      <w:tr w:rsidR="00F96732" w14:paraId="47D8AD7A" w14:textId="77777777" w:rsidTr="00DA53C2">
        <w:tc>
          <w:tcPr>
            <w:tcW w:w="704" w:type="dxa"/>
          </w:tcPr>
          <w:p w14:paraId="12D0248D" w14:textId="77777777" w:rsidR="00F96732" w:rsidRPr="005E28F3" w:rsidRDefault="00A1053E" w:rsidP="00DA53C2">
            <w:pPr>
              <w:jc w:val="both"/>
              <w:rPr>
                <w:highlight w:val="yellow"/>
              </w:rPr>
            </w:pPr>
            <w:r>
              <w:rPr>
                <w:highlight w:val="yellow"/>
              </w:rPr>
              <w:t xml:space="preserve">3 </w:t>
            </w:r>
            <w:sdt>
              <w:sdtPr>
                <w:rPr>
                  <w:highlight w:val="yellow"/>
                </w:rPr>
                <w:id w:val="1328874254"/>
                <w14:checkbox>
                  <w14:checked w14:val="0"/>
                  <w14:checkedState w14:val="2612" w14:font="MS Gothic"/>
                  <w14:uncheckedState w14:val="2610" w14:font="MS Gothic"/>
                </w14:checkbox>
              </w:sdtPr>
              <w:sdtContent>
                <w:r w:rsidR="00F96732" w:rsidRPr="005E28F3">
                  <w:rPr>
                    <w:rFonts w:ascii="MS Gothic" w:eastAsia="MS Gothic" w:hAnsi="MS Gothic" w:hint="eastAsia"/>
                    <w:highlight w:val="yellow"/>
                  </w:rPr>
                  <w:t>☐</w:t>
                </w:r>
              </w:sdtContent>
            </w:sdt>
          </w:p>
        </w:tc>
        <w:tc>
          <w:tcPr>
            <w:tcW w:w="8358" w:type="dxa"/>
          </w:tcPr>
          <w:p w14:paraId="5616E83F" w14:textId="77777777" w:rsidR="00F96732" w:rsidRPr="00007ECC" w:rsidRDefault="00F96732" w:rsidP="00DA53C2">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F96732" w14:paraId="30C3419F" w14:textId="77777777" w:rsidTr="00DA53C2">
        <w:tc>
          <w:tcPr>
            <w:tcW w:w="704" w:type="dxa"/>
          </w:tcPr>
          <w:p w14:paraId="5E83ED12" w14:textId="77777777" w:rsidR="00F96732" w:rsidRPr="005E28F3" w:rsidRDefault="00A1053E" w:rsidP="00DA53C2">
            <w:pPr>
              <w:jc w:val="both"/>
              <w:rPr>
                <w:highlight w:val="yellow"/>
              </w:rPr>
            </w:pPr>
            <w:r>
              <w:rPr>
                <w:highlight w:val="yellow"/>
              </w:rPr>
              <w:lastRenderedPageBreak/>
              <w:t xml:space="preserve">4 </w:t>
            </w:r>
            <w:sdt>
              <w:sdtPr>
                <w:rPr>
                  <w:highlight w:val="yellow"/>
                </w:rPr>
                <w:id w:val="255341509"/>
                <w14:checkbox>
                  <w14:checked w14:val="0"/>
                  <w14:checkedState w14:val="2612" w14:font="MS Gothic"/>
                  <w14:uncheckedState w14:val="2610" w14:font="MS Gothic"/>
                </w14:checkbox>
              </w:sdtPr>
              <w:sdtContent>
                <w:r w:rsidR="00F96732" w:rsidRPr="005E28F3">
                  <w:rPr>
                    <w:rFonts w:ascii="MS Gothic" w:eastAsia="MS Gothic" w:hAnsi="MS Gothic" w:hint="eastAsia"/>
                    <w:highlight w:val="yellow"/>
                  </w:rPr>
                  <w:t>☐</w:t>
                </w:r>
              </w:sdtContent>
            </w:sdt>
          </w:p>
        </w:tc>
        <w:tc>
          <w:tcPr>
            <w:tcW w:w="8358" w:type="dxa"/>
          </w:tcPr>
          <w:p w14:paraId="062ABDE2" w14:textId="77777777" w:rsidR="00F96732" w:rsidRDefault="00F96732" w:rsidP="00DA53C2">
            <w:pPr>
              <w:rPr>
                <w:rFonts w:cstheme="minorHAnsi"/>
                <w:i/>
              </w:rPr>
            </w:pPr>
            <w:r w:rsidRPr="002542FD">
              <w:rPr>
                <w:rFonts w:cstheme="minorHAnsi"/>
                <w:i/>
                <w:highlight w:val="yellow"/>
              </w:rPr>
              <w:t xml:space="preserve">&lt;Sett inn eventuelle andre avtalte rutiner for revisjon, herunder eventuelle særskilte eller avvikende rutiner for revisjon hos </w:t>
            </w:r>
            <w:r>
              <w:rPr>
                <w:rFonts w:cstheme="minorHAnsi"/>
                <w:i/>
                <w:highlight w:val="yellow"/>
              </w:rPr>
              <w:t>Underdatabehandlere</w:t>
            </w:r>
            <w:r w:rsidRPr="002542FD">
              <w:rPr>
                <w:rFonts w:cstheme="minorHAnsi"/>
                <w:i/>
                <w:highlight w:val="yellow"/>
              </w:rPr>
              <w:t>&gt;</w:t>
            </w:r>
          </w:p>
        </w:tc>
      </w:tr>
    </w:tbl>
    <w:p w14:paraId="4DB94548" w14:textId="77777777" w:rsidR="00F96732" w:rsidRDefault="00F96732" w:rsidP="00F96732">
      <w:pPr>
        <w:rPr>
          <w:rFonts w:cstheme="minorHAnsi"/>
        </w:rPr>
      </w:pPr>
    </w:p>
    <w:p w14:paraId="57A3B0CC" w14:textId="77777777" w:rsidR="00F96732" w:rsidRDefault="00F96732" w:rsidP="00F96732">
      <w:pPr>
        <w:rPr>
          <w:rFonts w:cstheme="minorHAnsi"/>
        </w:rPr>
      </w:pPr>
    </w:p>
    <w:p w14:paraId="3DC2738D" w14:textId="77777777" w:rsidR="00F96732" w:rsidRPr="00754DDE" w:rsidRDefault="00F96732" w:rsidP="00F96732">
      <w:pPr>
        <w:pStyle w:val="Overskrift2"/>
        <w:rPr>
          <w:color w:val="000000" w:themeColor="text1"/>
        </w:rPr>
      </w:pPr>
      <w:bookmarkStart w:id="593" w:name="_Toc237602487"/>
      <w:r w:rsidRPr="00754DDE">
        <w:rPr>
          <w:color w:val="000000" w:themeColor="text1"/>
        </w:rPr>
        <w:t>Sletting og tilbakelevering av personopplysninger ved avtalens opphør</w:t>
      </w:r>
      <w:bookmarkEnd w:id="593"/>
    </w:p>
    <w:p w14:paraId="67D7C236" w14:textId="77777777" w:rsidR="00F96732" w:rsidRDefault="00F96732" w:rsidP="00F96732">
      <w:pPr>
        <w:jc w:val="both"/>
        <w:rPr>
          <w:rFonts w:cstheme="minorHAnsi"/>
          <w:color w:val="000000" w:themeColor="text1"/>
          <w:szCs w:val="24"/>
        </w:rPr>
      </w:pPr>
    </w:p>
    <w:p w14:paraId="5B427139" w14:textId="77777777" w:rsidR="00F96732" w:rsidRDefault="00F96732" w:rsidP="00F96732">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1EFE8F38" w14:textId="77777777" w:rsidR="00F96732" w:rsidRDefault="00F96732" w:rsidP="00F96732">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6"/>
      </w:tblGrid>
      <w:tr w:rsidR="00F96732" w14:paraId="7A4AE3A0" w14:textId="77777777" w:rsidTr="00DA53C2">
        <w:sdt>
          <w:sdtPr>
            <w:rPr>
              <w:highlight w:val="yellow"/>
            </w:rPr>
            <w:id w:val="254331657"/>
            <w14:checkbox>
              <w14:checked w14:val="0"/>
              <w14:checkedState w14:val="2612" w14:font="MS Gothic"/>
              <w14:uncheckedState w14:val="2610" w14:font="MS Gothic"/>
            </w14:checkbox>
          </w:sdtPr>
          <w:sdtContent>
            <w:tc>
              <w:tcPr>
                <w:tcW w:w="704" w:type="dxa"/>
              </w:tcPr>
              <w:p w14:paraId="26C92652" w14:textId="77777777" w:rsidR="00F96732" w:rsidRPr="005E28F3" w:rsidRDefault="00F96732" w:rsidP="00DA53C2">
                <w:pPr>
                  <w:jc w:val="both"/>
                  <w:rPr>
                    <w:highlight w:val="yellow"/>
                  </w:rPr>
                </w:pPr>
                <w:r w:rsidRPr="005E28F3">
                  <w:rPr>
                    <w:rFonts w:ascii="MS Gothic" w:eastAsia="MS Gothic" w:hAnsi="MS Gothic" w:hint="eastAsia"/>
                    <w:highlight w:val="yellow"/>
                  </w:rPr>
                  <w:t>☐</w:t>
                </w:r>
              </w:p>
            </w:tc>
          </w:sdtContent>
        </w:sdt>
        <w:tc>
          <w:tcPr>
            <w:tcW w:w="8358" w:type="dxa"/>
          </w:tcPr>
          <w:p w14:paraId="0DCFDC80" w14:textId="77777777" w:rsidR="00F96732" w:rsidRDefault="00F96732" w:rsidP="00DA53C2">
            <w:pPr>
              <w:jc w:val="both"/>
            </w:pPr>
            <w:r w:rsidRPr="00754DDE">
              <w:rPr>
                <w:rFonts w:cstheme="minorHAnsi"/>
                <w:color w:val="000000" w:themeColor="text1"/>
                <w:szCs w:val="24"/>
              </w:rPr>
              <w:t xml:space="preserve">Alle personopplysninger som behandles under denne Databehandleravtale skal slettes </w:t>
            </w:r>
            <w:r>
              <w:rPr>
                <w:rFonts w:cstheme="minorHAnsi"/>
                <w:color w:val="000000" w:themeColor="text1"/>
                <w:szCs w:val="24"/>
              </w:rPr>
              <w:t>uten ugrunnet opphold og senest innen 90 kalenderdager etter opphør av Hovedavtalen. Dette samme gjelder</w:t>
            </w:r>
            <w:r w:rsidRPr="00754DDE">
              <w:rPr>
                <w:rFonts w:cstheme="minorHAnsi"/>
                <w:color w:val="000000" w:themeColor="text1"/>
                <w:szCs w:val="24"/>
              </w:rPr>
              <w:t xml:space="preserve"> eventuell annen relevant informasjon som forvaltes på vegne av Behandlingsansvarlig.</w:t>
            </w:r>
          </w:p>
        </w:tc>
      </w:tr>
      <w:tr w:rsidR="00F96732" w14:paraId="629A74F2" w14:textId="77777777" w:rsidTr="00DA53C2">
        <w:sdt>
          <w:sdtPr>
            <w:rPr>
              <w:highlight w:val="yellow"/>
            </w:rPr>
            <w:id w:val="2089499429"/>
            <w14:checkbox>
              <w14:checked w14:val="0"/>
              <w14:checkedState w14:val="2612" w14:font="MS Gothic"/>
              <w14:uncheckedState w14:val="2610" w14:font="MS Gothic"/>
            </w14:checkbox>
          </w:sdtPr>
          <w:sdtContent>
            <w:tc>
              <w:tcPr>
                <w:tcW w:w="704" w:type="dxa"/>
              </w:tcPr>
              <w:p w14:paraId="260B7C1E" w14:textId="77777777" w:rsidR="00F96732" w:rsidRPr="005E28F3" w:rsidRDefault="00F96732" w:rsidP="00DA53C2">
                <w:pPr>
                  <w:jc w:val="both"/>
                  <w:rPr>
                    <w:highlight w:val="yellow"/>
                  </w:rPr>
                </w:pPr>
                <w:r w:rsidRPr="005E28F3">
                  <w:rPr>
                    <w:rFonts w:ascii="MS Gothic" w:eastAsia="MS Gothic" w:hAnsi="MS Gothic" w:hint="eastAsia"/>
                    <w:highlight w:val="yellow"/>
                  </w:rPr>
                  <w:t>☐</w:t>
                </w:r>
              </w:p>
            </w:tc>
          </w:sdtContent>
        </w:sdt>
        <w:tc>
          <w:tcPr>
            <w:tcW w:w="8358" w:type="dxa"/>
          </w:tcPr>
          <w:p w14:paraId="21A562A4" w14:textId="77777777" w:rsidR="00F96732" w:rsidRPr="004031E1" w:rsidRDefault="00F96732" w:rsidP="00DA53C2">
            <w:pPr>
              <w:rPr>
                <w:rFonts w:cstheme="minorHAnsi"/>
                <w:color w:val="000000" w:themeColor="text1"/>
                <w:szCs w:val="24"/>
              </w:rPr>
            </w:pPr>
            <w:r w:rsidRPr="004031E1">
              <w:rPr>
                <w:rFonts w:cstheme="minorHAnsi"/>
                <w:color w:val="000000" w:themeColor="text1"/>
                <w:szCs w:val="24"/>
              </w:rPr>
              <w:t xml:space="preserve">Alle personopplysninger som behandles under denne Databehandleravtale, samt eventuell annen relevant informasjon som forvaltes på vegne av Behandlingsansvarlig, skal tilbakeleveres ved opphør av </w:t>
            </w:r>
            <w:r>
              <w:rPr>
                <w:rFonts w:cstheme="minorHAnsi"/>
                <w:color w:val="000000" w:themeColor="text1"/>
                <w:szCs w:val="24"/>
              </w:rPr>
              <w:t>Hovedavtalen.</w:t>
            </w:r>
          </w:p>
          <w:p w14:paraId="60C5FBF4" w14:textId="77777777" w:rsidR="00F96732" w:rsidRPr="00754DDE" w:rsidRDefault="00F96732" w:rsidP="00DA53C2">
            <w:pPr>
              <w:rPr>
                <w:rFonts w:cstheme="minorHAnsi"/>
                <w:color w:val="000000" w:themeColor="text1"/>
                <w:szCs w:val="24"/>
              </w:rPr>
            </w:pPr>
          </w:p>
          <w:p w14:paraId="265F9955" w14:textId="77777777" w:rsidR="00F96732" w:rsidRPr="004031E1" w:rsidRDefault="00F96732" w:rsidP="00DA53C2">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Pr>
                <w:color w:val="000000" w:themeColor="text1"/>
              </w:rPr>
              <w:t>kalender</w:t>
            </w:r>
            <w:r w:rsidRPr="004031E1">
              <w:rPr>
                <w:color w:val="000000" w:themeColor="text1"/>
              </w:rPr>
              <w:t>dager.</w:t>
            </w:r>
          </w:p>
          <w:p w14:paraId="3C8A159D" w14:textId="77777777" w:rsidR="00F96732" w:rsidRPr="00754DDE" w:rsidRDefault="00F96732" w:rsidP="00DA53C2">
            <w:pPr>
              <w:rPr>
                <w:color w:val="000000" w:themeColor="text1"/>
              </w:rPr>
            </w:pPr>
          </w:p>
          <w:p w14:paraId="186C09AB" w14:textId="77777777" w:rsidR="00F96732" w:rsidRPr="004031E1" w:rsidRDefault="00F96732" w:rsidP="00DA53C2">
            <w:pPr>
              <w:rPr>
                <w:rFonts w:cstheme="minorHAnsi"/>
                <w:color w:val="000000" w:themeColor="text1"/>
                <w:szCs w:val="24"/>
              </w:rPr>
            </w:pPr>
            <w:r w:rsidRPr="004031E1">
              <w:rPr>
                <w:rFonts w:cstheme="minorHAnsi"/>
                <w:color w:val="000000" w:themeColor="text1"/>
                <w:szCs w:val="24"/>
              </w:rPr>
              <w:t>Tilbakelevering skal skje på følgende måte:</w:t>
            </w:r>
          </w:p>
          <w:p w14:paraId="03BBB29A" w14:textId="77777777" w:rsidR="00F96732" w:rsidRPr="00754DDE" w:rsidRDefault="00F96732" w:rsidP="00DA53C2">
            <w:pPr>
              <w:rPr>
                <w:rFonts w:cstheme="minorHAnsi"/>
                <w:color w:val="000000" w:themeColor="text1"/>
                <w:szCs w:val="24"/>
              </w:rPr>
            </w:pPr>
          </w:p>
          <w:p w14:paraId="52BF6A61" w14:textId="77777777" w:rsidR="00F96732" w:rsidRPr="00754DDE" w:rsidRDefault="00F96732" w:rsidP="00DA53C2">
            <w:pPr>
              <w:rPr>
                <w:rFonts w:cstheme="minorHAnsi"/>
                <w:i/>
                <w:color w:val="000000" w:themeColor="text1"/>
                <w:szCs w:val="24"/>
              </w:rPr>
            </w:pPr>
            <w:r w:rsidRPr="007B4C9E">
              <w:rPr>
                <w:rFonts w:cstheme="minorHAnsi"/>
                <w:i/>
                <w:color w:val="000000" w:themeColor="text1"/>
                <w:szCs w:val="24"/>
                <w:highlight w:val="yellow"/>
              </w:rPr>
              <w:t>&lt;</w:t>
            </w:r>
            <w:r>
              <w:rPr>
                <w:rFonts w:cstheme="minorHAnsi"/>
                <w:i/>
                <w:color w:val="000000" w:themeColor="text1"/>
                <w:szCs w:val="24"/>
                <w:highlight w:val="yellow"/>
              </w:rPr>
              <w:t>Angi</w:t>
            </w:r>
            <w:r w:rsidRPr="007B4C9E">
              <w:rPr>
                <w:rFonts w:cstheme="minorHAnsi"/>
                <w:i/>
                <w:color w:val="000000" w:themeColor="text1"/>
                <w:szCs w:val="24"/>
                <w:highlight w:val="yellow"/>
              </w:rPr>
              <w:t xml:space="preserve"> hvordan og hvilket format som skal benyttes</w:t>
            </w:r>
            <w:r>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1460DA11" w14:textId="77777777" w:rsidR="00F96732" w:rsidRDefault="00F96732" w:rsidP="00DA53C2">
            <w:pPr>
              <w:jc w:val="both"/>
            </w:pPr>
          </w:p>
        </w:tc>
      </w:tr>
      <w:tr w:rsidR="00F96732" w14:paraId="7DBEB4C8" w14:textId="77777777" w:rsidTr="00DA53C2">
        <w:sdt>
          <w:sdtPr>
            <w:rPr>
              <w:highlight w:val="yellow"/>
            </w:rPr>
            <w:id w:val="1500929862"/>
            <w14:checkbox>
              <w14:checked w14:val="0"/>
              <w14:checkedState w14:val="2612" w14:font="MS Gothic"/>
              <w14:uncheckedState w14:val="2610" w14:font="MS Gothic"/>
            </w14:checkbox>
          </w:sdtPr>
          <w:sdtContent>
            <w:tc>
              <w:tcPr>
                <w:tcW w:w="704" w:type="dxa"/>
              </w:tcPr>
              <w:p w14:paraId="5A855FA6" w14:textId="77777777" w:rsidR="00F96732" w:rsidRPr="005E28F3" w:rsidRDefault="00F96732" w:rsidP="00DA53C2">
                <w:pPr>
                  <w:jc w:val="both"/>
                  <w:rPr>
                    <w:highlight w:val="yellow"/>
                  </w:rPr>
                </w:pPr>
                <w:r w:rsidRPr="005E28F3">
                  <w:rPr>
                    <w:rFonts w:ascii="MS Gothic" w:eastAsia="MS Gothic" w:hAnsi="MS Gothic" w:hint="eastAsia"/>
                    <w:highlight w:val="yellow"/>
                  </w:rPr>
                  <w:t>☐</w:t>
                </w:r>
              </w:p>
            </w:tc>
          </w:sdtContent>
        </w:sdt>
        <w:tc>
          <w:tcPr>
            <w:tcW w:w="8358" w:type="dxa"/>
          </w:tcPr>
          <w:p w14:paraId="49B3472F" w14:textId="77777777" w:rsidR="00F96732" w:rsidRDefault="00F96732" w:rsidP="00DA53C2">
            <w:pPr>
              <w:rPr>
                <w:rFonts w:cstheme="minorHAnsi"/>
                <w:i/>
              </w:rPr>
            </w:pPr>
            <w:r w:rsidRPr="007B4C9E">
              <w:rPr>
                <w:rFonts w:cstheme="minorHAnsi"/>
                <w:i/>
                <w:highlight w:val="yellow"/>
              </w:rPr>
              <w:t xml:space="preserve">&lt;Sett </w:t>
            </w:r>
            <w:r w:rsidRPr="00E9079C">
              <w:rPr>
                <w:rFonts w:cstheme="minorHAnsi"/>
                <w:i/>
                <w:highlight w:val="yellow"/>
              </w:rPr>
              <w:t xml:space="preserve">inn eventuelle andre </w:t>
            </w:r>
            <w:r>
              <w:rPr>
                <w:rFonts w:cstheme="minorHAnsi"/>
                <w:i/>
                <w:highlight w:val="yellow"/>
              </w:rPr>
              <w:t xml:space="preserve">avtalte </w:t>
            </w:r>
            <w:r w:rsidRPr="00E9079C">
              <w:rPr>
                <w:rFonts w:cstheme="minorHAnsi"/>
                <w:i/>
                <w:highlight w:val="yellow"/>
              </w:rPr>
              <w:t xml:space="preserve">rutiner for </w:t>
            </w:r>
            <w:r>
              <w:rPr>
                <w:rFonts w:cstheme="minorHAnsi"/>
                <w:i/>
                <w:highlight w:val="yellow"/>
              </w:rPr>
              <w:t>sletting eller tilbakelevering&gt;</w:t>
            </w:r>
          </w:p>
        </w:tc>
      </w:tr>
    </w:tbl>
    <w:p w14:paraId="182A4D47" w14:textId="77777777" w:rsidR="00F96732" w:rsidRPr="00754DDE" w:rsidRDefault="00F96732" w:rsidP="00F96732">
      <w:pPr>
        <w:jc w:val="both"/>
        <w:rPr>
          <w:rFonts w:cstheme="minorHAnsi"/>
          <w:color w:val="000000" w:themeColor="text1"/>
          <w:szCs w:val="24"/>
        </w:rPr>
      </w:pPr>
    </w:p>
    <w:p w14:paraId="29E35092" w14:textId="77777777" w:rsidR="00F96732" w:rsidRDefault="00F96732" w:rsidP="00F96732"/>
    <w:p w14:paraId="1096B839" w14:textId="77777777" w:rsidR="00F96732" w:rsidRDefault="00F96732" w:rsidP="00F96732">
      <w:pPr>
        <w:pStyle w:val="Overskrift2"/>
        <w:rPr>
          <w:rFonts w:cstheme="minorHAnsi"/>
          <w:b/>
        </w:rPr>
      </w:pPr>
      <w:bookmarkStart w:id="594" w:name="_Toc237602488"/>
      <w:r>
        <w:rPr>
          <w:rFonts w:cstheme="minorHAnsi"/>
        </w:rPr>
        <w:t>Sektorspesifikke bestemmelser om behandling av personopplysninger</w:t>
      </w:r>
      <w:bookmarkEnd w:id="594"/>
    </w:p>
    <w:p w14:paraId="01262B9E" w14:textId="77777777" w:rsidR="00F96732" w:rsidRDefault="00F96732" w:rsidP="00F96732">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3063F5C3" w14:textId="77777777" w:rsidR="00F96732" w:rsidRDefault="00F96732" w:rsidP="00F96732">
      <w:pPr>
        <w:spacing w:after="160" w:line="259" w:lineRule="auto"/>
      </w:pPr>
      <w:r>
        <w:br w:type="page"/>
      </w:r>
    </w:p>
    <w:p w14:paraId="05D7F783" w14:textId="77777777" w:rsidR="00F96732" w:rsidRPr="00816D09" w:rsidRDefault="00F96732" w:rsidP="00F96732"/>
    <w:p w14:paraId="493F0803" w14:textId="77777777" w:rsidR="00F96732" w:rsidRDefault="00F96732" w:rsidP="00F96732">
      <w:pPr>
        <w:pStyle w:val="Overskrift2"/>
        <w:rPr>
          <w:rFonts w:cstheme="minorHAnsi"/>
          <w:b/>
        </w:rPr>
      </w:pPr>
      <w:bookmarkStart w:id="595" w:name="_Toc237602489"/>
      <w:r>
        <w:rPr>
          <w:rFonts w:cstheme="minorHAnsi"/>
        </w:rPr>
        <w:t>Kontaktinformasjon</w:t>
      </w:r>
      <w:bookmarkEnd w:id="595"/>
    </w:p>
    <w:p w14:paraId="12232BC1" w14:textId="77777777" w:rsidR="00F96732" w:rsidRDefault="00F96732" w:rsidP="00F96732"/>
    <w:p w14:paraId="6A524003" w14:textId="77777777" w:rsidR="00F96732" w:rsidRDefault="00F96732" w:rsidP="00F96732">
      <w:r>
        <w:t>Ved henvendelser i henhold til denne avtalen, eksempelvis ved varsling om brudd på personopplysningssikkerheten eller endring i bruk av underdatabehandlere, skal følgende kanaler benyttes:</w:t>
      </w:r>
    </w:p>
    <w:p w14:paraId="706E9611" w14:textId="77777777" w:rsidR="00F96732" w:rsidRDefault="00F96732" w:rsidP="00F96732"/>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F96732" w14:paraId="48F824FC" w14:textId="77777777" w:rsidTr="00DA53C2">
        <w:trPr>
          <w:trHeight w:val="397"/>
        </w:trPr>
        <w:tc>
          <w:tcPr>
            <w:tcW w:w="3969" w:type="dxa"/>
          </w:tcPr>
          <w:p w14:paraId="5D80085B" w14:textId="77777777" w:rsidR="00F96732" w:rsidRPr="0040759C" w:rsidRDefault="00F96732" w:rsidP="00DA53C2">
            <w:pPr>
              <w:rPr>
                <w:b/>
              </w:rPr>
            </w:pPr>
            <w:r w:rsidRPr="0040759C">
              <w:rPr>
                <w:b/>
              </w:rPr>
              <w:t>Hos Behandlingsansvarlig</w:t>
            </w:r>
          </w:p>
        </w:tc>
        <w:tc>
          <w:tcPr>
            <w:tcW w:w="5093" w:type="dxa"/>
          </w:tcPr>
          <w:p w14:paraId="13CD6068" w14:textId="77777777" w:rsidR="00F96732" w:rsidRPr="0040759C" w:rsidRDefault="00F96732" w:rsidP="00DA53C2">
            <w:pPr>
              <w:rPr>
                <w:b/>
              </w:rPr>
            </w:pPr>
            <w:r w:rsidRPr="0040759C">
              <w:rPr>
                <w:b/>
              </w:rPr>
              <w:t>Hos Leverandøren</w:t>
            </w:r>
          </w:p>
        </w:tc>
      </w:tr>
      <w:tr w:rsidR="00F96732" w14:paraId="00A9BE56" w14:textId="77777777" w:rsidTr="00DA53C2">
        <w:trPr>
          <w:trHeight w:val="397"/>
        </w:trPr>
        <w:tc>
          <w:tcPr>
            <w:tcW w:w="3969" w:type="dxa"/>
          </w:tcPr>
          <w:p w14:paraId="72AFC204" w14:textId="77777777" w:rsidR="00F96732" w:rsidRPr="0040759C" w:rsidRDefault="00F96732" w:rsidP="00DA53C2">
            <w:pPr>
              <w:rPr>
                <w:u w:val="single"/>
              </w:rPr>
            </w:pPr>
            <w:r w:rsidRPr="0040759C">
              <w:rPr>
                <w:u w:val="single"/>
              </w:rPr>
              <w:t>Sikkerhetsbrudd:</w:t>
            </w:r>
          </w:p>
        </w:tc>
        <w:tc>
          <w:tcPr>
            <w:tcW w:w="5093" w:type="dxa"/>
          </w:tcPr>
          <w:p w14:paraId="5BB317ED" w14:textId="77777777" w:rsidR="00F96732" w:rsidRPr="00F42C8A" w:rsidRDefault="00F96732" w:rsidP="00DA53C2">
            <w:pPr>
              <w:rPr>
                <w:u w:val="single"/>
              </w:rPr>
            </w:pPr>
            <w:r w:rsidRPr="00F42C8A">
              <w:rPr>
                <w:u w:val="single"/>
              </w:rPr>
              <w:t>Sikkerhetsbrudd:</w:t>
            </w:r>
          </w:p>
        </w:tc>
      </w:tr>
      <w:tr w:rsidR="00F96732" w14:paraId="0D3FF264" w14:textId="77777777" w:rsidTr="00DA53C2">
        <w:trPr>
          <w:trHeight w:val="397"/>
        </w:trPr>
        <w:tc>
          <w:tcPr>
            <w:tcW w:w="3969" w:type="dxa"/>
          </w:tcPr>
          <w:p w14:paraId="0AF7978D" w14:textId="77777777" w:rsidR="00F96732" w:rsidRDefault="00F96732" w:rsidP="00DA53C2">
            <w:r>
              <w:t xml:space="preserve">Telefon: </w:t>
            </w:r>
            <w:r w:rsidRPr="00D927E2">
              <w:rPr>
                <w:i/>
                <w:iCs/>
              </w:rPr>
              <w:t>[</w:t>
            </w:r>
            <w:r w:rsidRPr="00D927E2">
              <w:rPr>
                <w:i/>
                <w:iCs/>
                <w:highlight w:val="yellow"/>
              </w:rPr>
              <w:t>Fyll ut</w:t>
            </w:r>
            <w:r w:rsidRPr="00D927E2">
              <w:rPr>
                <w:i/>
                <w:iCs/>
              </w:rPr>
              <w:t>]</w:t>
            </w:r>
          </w:p>
        </w:tc>
        <w:tc>
          <w:tcPr>
            <w:tcW w:w="5093" w:type="dxa"/>
          </w:tcPr>
          <w:p w14:paraId="577DB970" w14:textId="77777777" w:rsidR="00F96732" w:rsidRDefault="00F96732" w:rsidP="00DA53C2">
            <w:r>
              <w:t xml:space="preserve">Telefon: </w:t>
            </w:r>
            <w:r w:rsidRPr="00D927E2">
              <w:rPr>
                <w:i/>
                <w:iCs/>
              </w:rPr>
              <w:t>[</w:t>
            </w:r>
            <w:r w:rsidRPr="00D927E2">
              <w:rPr>
                <w:i/>
                <w:iCs/>
                <w:highlight w:val="yellow"/>
              </w:rPr>
              <w:t>Fyll ut</w:t>
            </w:r>
            <w:r w:rsidRPr="00D927E2">
              <w:rPr>
                <w:i/>
                <w:iCs/>
              </w:rPr>
              <w:t>]</w:t>
            </w:r>
          </w:p>
        </w:tc>
      </w:tr>
      <w:tr w:rsidR="00F96732" w14:paraId="2863E743" w14:textId="77777777" w:rsidTr="00DA53C2">
        <w:trPr>
          <w:trHeight w:val="397"/>
        </w:trPr>
        <w:tc>
          <w:tcPr>
            <w:tcW w:w="3969" w:type="dxa"/>
          </w:tcPr>
          <w:p w14:paraId="6942A950" w14:textId="77777777" w:rsidR="00F96732" w:rsidRDefault="00F96732" w:rsidP="00DA53C2">
            <w:r>
              <w:t xml:space="preserve">E-post </w:t>
            </w:r>
            <w:r w:rsidRPr="00D927E2">
              <w:rPr>
                <w:i/>
                <w:iCs/>
              </w:rPr>
              <w:t>[</w:t>
            </w:r>
            <w:r w:rsidRPr="00D927E2">
              <w:rPr>
                <w:i/>
                <w:iCs/>
                <w:highlight w:val="yellow"/>
              </w:rPr>
              <w:t>Fyll ut</w:t>
            </w:r>
            <w:r w:rsidRPr="00D927E2">
              <w:rPr>
                <w:i/>
                <w:iCs/>
              </w:rPr>
              <w:t>]</w:t>
            </w:r>
          </w:p>
          <w:p w14:paraId="3D664ABD" w14:textId="77777777" w:rsidR="00F96732" w:rsidRDefault="00F96732" w:rsidP="00DA53C2"/>
          <w:p w14:paraId="184E04FC" w14:textId="77777777" w:rsidR="00F96732" w:rsidRDefault="00F96732" w:rsidP="00DA53C2"/>
        </w:tc>
        <w:tc>
          <w:tcPr>
            <w:tcW w:w="5093" w:type="dxa"/>
          </w:tcPr>
          <w:p w14:paraId="0422069A" w14:textId="77777777" w:rsidR="00F96732" w:rsidRDefault="00F96732" w:rsidP="00DA53C2">
            <w:r>
              <w:t xml:space="preserve">E-post </w:t>
            </w:r>
            <w:r w:rsidRPr="00D927E2">
              <w:rPr>
                <w:i/>
                <w:iCs/>
              </w:rPr>
              <w:t>[</w:t>
            </w:r>
            <w:r w:rsidRPr="00D927E2">
              <w:rPr>
                <w:i/>
                <w:iCs/>
                <w:highlight w:val="yellow"/>
              </w:rPr>
              <w:t>Fyll ut</w:t>
            </w:r>
            <w:r w:rsidRPr="00D927E2">
              <w:rPr>
                <w:i/>
                <w:iCs/>
              </w:rPr>
              <w:t>]</w:t>
            </w:r>
          </w:p>
        </w:tc>
      </w:tr>
      <w:tr w:rsidR="00F96732" w14:paraId="208A3064" w14:textId="77777777" w:rsidTr="00DA53C2">
        <w:trPr>
          <w:trHeight w:val="397"/>
        </w:trPr>
        <w:tc>
          <w:tcPr>
            <w:tcW w:w="3969" w:type="dxa"/>
          </w:tcPr>
          <w:p w14:paraId="1BABBA5A" w14:textId="77777777" w:rsidR="00F96732" w:rsidRPr="0040759C" w:rsidRDefault="00F96732" w:rsidP="00DA53C2">
            <w:pPr>
              <w:rPr>
                <w:u w:val="single"/>
              </w:rPr>
            </w:pPr>
            <w:r w:rsidRPr="0040759C">
              <w:rPr>
                <w:u w:val="single"/>
              </w:rPr>
              <w:t>Andre henvendelser:</w:t>
            </w:r>
          </w:p>
        </w:tc>
        <w:tc>
          <w:tcPr>
            <w:tcW w:w="5093" w:type="dxa"/>
          </w:tcPr>
          <w:p w14:paraId="2618CD56" w14:textId="77777777" w:rsidR="00F96732" w:rsidRPr="00F42C8A" w:rsidRDefault="00F96732" w:rsidP="00DA53C2">
            <w:pPr>
              <w:rPr>
                <w:u w:val="single"/>
              </w:rPr>
            </w:pPr>
            <w:r w:rsidRPr="00F42C8A">
              <w:rPr>
                <w:u w:val="single"/>
              </w:rPr>
              <w:t>Andre henvendelser:</w:t>
            </w:r>
          </w:p>
        </w:tc>
      </w:tr>
      <w:tr w:rsidR="00F96732" w14:paraId="07C7E2AE" w14:textId="77777777" w:rsidTr="00DA53C2">
        <w:trPr>
          <w:trHeight w:val="397"/>
        </w:trPr>
        <w:tc>
          <w:tcPr>
            <w:tcW w:w="3969" w:type="dxa"/>
          </w:tcPr>
          <w:p w14:paraId="706F1F20" w14:textId="77777777" w:rsidR="00F96732" w:rsidRDefault="00F96732" w:rsidP="00DA53C2">
            <w:r>
              <w:t xml:space="preserve">Navn: </w:t>
            </w:r>
            <w:r w:rsidRPr="00D927E2">
              <w:rPr>
                <w:i/>
                <w:iCs/>
              </w:rPr>
              <w:t>[</w:t>
            </w:r>
            <w:r w:rsidRPr="00D927E2">
              <w:rPr>
                <w:i/>
                <w:iCs/>
                <w:highlight w:val="yellow"/>
              </w:rPr>
              <w:t>Fyll ut</w:t>
            </w:r>
            <w:r w:rsidRPr="00D927E2">
              <w:rPr>
                <w:i/>
                <w:iCs/>
              </w:rPr>
              <w:t>]</w:t>
            </w:r>
          </w:p>
        </w:tc>
        <w:tc>
          <w:tcPr>
            <w:tcW w:w="5093" w:type="dxa"/>
          </w:tcPr>
          <w:p w14:paraId="720A14AB" w14:textId="77777777" w:rsidR="00F96732" w:rsidRDefault="00F96732" w:rsidP="00DA53C2">
            <w:r>
              <w:t xml:space="preserve">Navn: </w:t>
            </w:r>
            <w:r w:rsidRPr="00D927E2">
              <w:rPr>
                <w:i/>
                <w:iCs/>
              </w:rPr>
              <w:t>[</w:t>
            </w:r>
            <w:r w:rsidRPr="00D927E2">
              <w:rPr>
                <w:i/>
                <w:iCs/>
                <w:highlight w:val="yellow"/>
              </w:rPr>
              <w:t>Fyll ut</w:t>
            </w:r>
            <w:r w:rsidRPr="00D927E2">
              <w:rPr>
                <w:i/>
                <w:iCs/>
              </w:rPr>
              <w:t>]</w:t>
            </w:r>
          </w:p>
        </w:tc>
      </w:tr>
      <w:tr w:rsidR="00F96732" w14:paraId="61960EA6" w14:textId="77777777" w:rsidTr="00DA53C2">
        <w:trPr>
          <w:trHeight w:val="397"/>
        </w:trPr>
        <w:tc>
          <w:tcPr>
            <w:tcW w:w="3969" w:type="dxa"/>
          </w:tcPr>
          <w:p w14:paraId="1A4FD8BF" w14:textId="77777777" w:rsidR="00F96732" w:rsidRDefault="00F96732" w:rsidP="00DA53C2">
            <w:r>
              <w:t xml:space="preserve">Stilling: </w:t>
            </w:r>
            <w:r w:rsidRPr="00D927E2">
              <w:rPr>
                <w:i/>
                <w:iCs/>
              </w:rPr>
              <w:t>[</w:t>
            </w:r>
            <w:r w:rsidRPr="00D927E2">
              <w:rPr>
                <w:i/>
                <w:iCs/>
                <w:highlight w:val="yellow"/>
              </w:rPr>
              <w:t>Fyll ut</w:t>
            </w:r>
            <w:r w:rsidRPr="00D927E2">
              <w:rPr>
                <w:i/>
                <w:iCs/>
              </w:rPr>
              <w:t>]</w:t>
            </w:r>
          </w:p>
        </w:tc>
        <w:tc>
          <w:tcPr>
            <w:tcW w:w="5093" w:type="dxa"/>
          </w:tcPr>
          <w:p w14:paraId="043ADF52" w14:textId="77777777" w:rsidR="00F96732" w:rsidRDefault="00F96732" w:rsidP="00DA53C2">
            <w:r>
              <w:t xml:space="preserve">Stilling: </w:t>
            </w:r>
            <w:r w:rsidRPr="00D927E2">
              <w:rPr>
                <w:i/>
                <w:iCs/>
              </w:rPr>
              <w:t>[</w:t>
            </w:r>
            <w:r w:rsidRPr="00D927E2">
              <w:rPr>
                <w:i/>
                <w:iCs/>
                <w:highlight w:val="yellow"/>
              </w:rPr>
              <w:t>Fyll ut</w:t>
            </w:r>
            <w:r w:rsidRPr="00D927E2">
              <w:rPr>
                <w:i/>
                <w:iCs/>
              </w:rPr>
              <w:t>]</w:t>
            </w:r>
          </w:p>
        </w:tc>
      </w:tr>
      <w:tr w:rsidR="00F96732" w14:paraId="4F9883DC" w14:textId="77777777" w:rsidTr="00DA53C2">
        <w:trPr>
          <w:trHeight w:val="397"/>
        </w:trPr>
        <w:tc>
          <w:tcPr>
            <w:tcW w:w="3969" w:type="dxa"/>
          </w:tcPr>
          <w:p w14:paraId="54BCE98B" w14:textId="77777777" w:rsidR="00F96732" w:rsidRDefault="00F96732" w:rsidP="00DA53C2">
            <w:r>
              <w:t xml:space="preserve">Telefon: </w:t>
            </w:r>
            <w:r w:rsidRPr="00D927E2">
              <w:rPr>
                <w:i/>
                <w:iCs/>
              </w:rPr>
              <w:t>[</w:t>
            </w:r>
            <w:r w:rsidRPr="00D927E2">
              <w:rPr>
                <w:i/>
                <w:iCs/>
                <w:highlight w:val="yellow"/>
              </w:rPr>
              <w:t>Fyll ut</w:t>
            </w:r>
            <w:r w:rsidRPr="00D927E2">
              <w:rPr>
                <w:i/>
                <w:iCs/>
              </w:rPr>
              <w:t>]</w:t>
            </w:r>
          </w:p>
        </w:tc>
        <w:tc>
          <w:tcPr>
            <w:tcW w:w="5093" w:type="dxa"/>
          </w:tcPr>
          <w:p w14:paraId="6E586145" w14:textId="77777777" w:rsidR="00F96732" w:rsidRDefault="00F96732" w:rsidP="00DA53C2">
            <w:r>
              <w:t xml:space="preserve">Telefon: </w:t>
            </w:r>
            <w:r w:rsidRPr="00D927E2">
              <w:rPr>
                <w:i/>
                <w:iCs/>
              </w:rPr>
              <w:t>[</w:t>
            </w:r>
            <w:r w:rsidRPr="00D927E2">
              <w:rPr>
                <w:i/>
                <w:iCs/>
                <w:highlight w:val="yellow"/>
              </w:rPr>
              <w:t>Fyll ut</w:t>
            </w:r>
            <w:r w:rsidRPr="00D927E2">
              <w:rPr>
                <w:i/>
                <w:iCs/>
              </w:rPr>
              <w:t>]</w:t>
            </w:r>
          </w:p>
        </w:tc>
      </w:tr>
      <w:tr w:rsidR="00F96732" w14:paraId="36946C8B" w14:textId="77777777" w:rsidTr="00DA53C2">
        <w:trPr>
          <w:trHeight w:val="397"/>
        </w:trPr>
        <w:tc>
          <w:tcPr>
            <w:tcW w:w="3969" w:type="dxa"/>
          </w:tcPr>
          <w:p w14:paraId="29076910" w14:textId="77777777" w:rsidR="00F96732" w:rsidRDefault="00F96732" w:rsidP="00DA53C2">
            <w:r>
              <w:t xml:space="preserve">E-post: </w:t>
            </w:r>
            <w:r w:rsidRPr="00D927E2">
              <w:rPr>
                <w:i/>
                <w:iCs/>
              </w:rPr>
              <w:t>[</w:t>
            </w:r>
            <w:r w:rsidRPr="00D927E2">
              <w:rPr>
                <w:i/>
                <w:iCs/>
                <w:highlight w:val="yellow"/>
              </w:rPr>
              <w:t>Fyll ut</w:t>
            </w:r>
            <w:r w:rsidRPr="00D927E2">
              <w:rPr>
                <w:i/>
                <w:iCs/>
              </w:rPr>
              <w:t>]</w:t>
            </w:r>
          </w:p>
        </w:tc>
        <w:tc>
          <w:tcPr>
            <w:tcW w:w="5093" w:type="dxa"/>
          </w:tcPr>
          <w:p w14:paraId="1C5651FF" w14:textId="77777777" w:rsidR="00F96732" w:rsidRDefault="00F96732" w:rsidP="00DA53C2">
            <w:r>
              <w:t xml:space="preserve">E-post: </w:t>
            </w:r>
            <w:r w:rsidRPr="00D927E2">
              <w:rPr>
                <w:i/>
                <w:iCs/>
              </w:rPr>
              <w:t>[</w:t>
            </w:r>
            <w:r w:rsidRPr="00D927E2">
              <w:rPr>
                <w:i/>
                <w:iCs/>
                <w:highlight w:val="yellow"/>
              </w:rPr>
              <w:t>Fyll ut</w:t>
            </w:r>
            <w:r w:rsidRPr="00D927E2">
              <w:rPr>
                <w:i/>
                <w:iCs/>
              </w:rPr>
              <w:t>]</w:t>
            </w:r>
          </w:p>
        </w:tc>
      </w:tr>
    </w:tbl>
    <w:p w14:paraId="7714E037" w14:textId="77777777" w:rsidR="00F96732" w:rsidRPr="00A54943" w:rsidRDefault="00F96732" w:rsidP="00F96732"/>
    <w:p w14:paraId="76EAA85F" w14:textId="77777777" w:rsidR="00F96732" w:rsidRDefault="00F96732" w:rsidP="00F96732">
      <w:pPr>
        <w:spacing w:after="160" w:line="259" w:lineRule="auto"/>
        <w:rPr>
          <w:rFonts w:cstheme="minorHAnsi"/>
          <w:b/>
          <w:caps/>
          <w:kern w:val="28"/>
          <w:sz w:val="28"/>
        </w:rPr>
      </w:pPr>
      <w:r>
        <w:rPr>
          <w:rFonts w:cstheme="minorHAnsi"/>
        </w:rPr>
        <w:br w:type="page"/>
      </w:r>
    </w:p>
    <w:p w14:paraId="234A313C" w14:textId="77777777" w:rsidR="00F96732" w:rsidRPr="00A9752F" w:rsidRDefault="00E8233A" w:rsidP="00B40765">
      <w:pPr>
        <w:pStyle w:val="Overskrift1"/>
      </w:pPr>
      <w:bookmarkStart w:id="596" w:name="_Toc237602490"/>
      <w:bookmarkStart w:id="597" w:name="_Toc237602529"/>
      <w:bookmarkStart w:id="598" w:name="_Toc237603738"/>
      <w:bookmarkStart w:id="599" w:name="_Toc237603943"/>
      <w:r>
        <w:lastRenderedPageBreak/>
        <w:t xml:space="preserve">Bilag d - </w:t>
      </w:r>
      <w:r w:rsidR="00F96732" w:rsidRPr="00A9752F">
        <w:t>Endringer til Databehandleravtalens standardtekst og endringer etter avtaleinngåelsen</w:t>
      </w:r>
      <w:bookmarkEnd w:id="596"/>
      <w:bookmarkEnd w:id="597"/>
      <w:bookmarkEnd w:id="598"/>
      <w:bookmarkEnd w:id="599"/>
    </w:p>
    <w:p w14:paraId="704F93D9" w14:textId="77777777" w:rsidR="00F96732" w:rsidRDefault="00F96732" w:rsidP="00F96732"/>
    <w:p w14:paraId="37E7EFDB" w14:textId="77777777" w:rsidR="00F96732" w:rsidRDefault="00F96732" w:rsidP="00F96732"/>
    <w:p w14:paraId="57E9807F" w14:textId="77777777" w:rsidR="00F96732" w:rsidRPr="00A9752F" w:rsidRDefault="00F96732" w:rsidP="00F96732"/>
    <w:p w14:paraId="33F35D1B" w14:textId="77777777" w:rsidR="00F96732" w:rsidRDefault="00F96732" w:rsidP="00F96732"/>
    <w:p w14:paraId="1A47ADE7" w14:textId="77777777" w:rsidR="00F96732" w:rsidRPr="00A9752F" w:rsidRDefault="00F96732" w:rsidP="00F96732">
      <w:pPr>
        <w:tabs>
          <w:tab w:val="left" w:pos="2970"/>
        </w:tabs>
      </w:pPr>
      <w:r>
        <w:tab/>
      </w:r>
    </w:p>
    <w:p w14:paraId="4AE72945" w14:textId="77777777" w:rsidR="00F96732" w:rsidRDefault="00F96732" w:rsidP="00E105C1">
      <w:pPr>
        <w:spacing w:before="100" w:beforeAutospacing="1" w:after="100" w:afterAutospacing="1" w:line="259" w:lineRule="auto"/>
        <w:jc w:val="center"/>
        <w:rPr>
          <w:rFonts w:cstheme="minorHAnsi"/>
        </w:rPr>
      </w:pPr>
    </w:p>
    <w:p w14:paraId="2127184E" w14:textId="77777777" w:rsidR="00F96732" w:rsidRPr="009E04B4" w:rsidRDefault="00F96732" w:rsidP="00E105C1">
      <w:pPr>
        <w:spacing w:before="100" w:beforeAutospacing="1" w:after="100" w:afterAutospacing="1" w:line="259" w:lineRule="auto"/>
        <w:jc w:val="center"/>
        <w:rPr>
          <w:rFonts w:cstheme="minorHAnsi"/>
        </w:rPr>
      </w:pPr>
    </w:p>
    <w:sectPr w:rsidR="00F96732" w:rsidRPr="009E04B4" w:rsidSect="00F96732">
      <w:headerReference w:type="default" r:id="rId19"/>
      <w:footerReference w:type="default" r:id="rId20"/>
      <w:headerReference w:type="first" r:id="rId21"/>
      <w:footerReference w:type="first" r:id="rId22"/>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DBD72" w14:textId="77777777" w:rsidR="000F14A1" w:rsidRDefault="000F14A1" w:rsidP="00B2016E">
      <w:r>
        <w:separator/>
      </w:r>
    </w:p>
  </w:endnote>
  <w:endnote w:type="continuationSeparator" w:id="0">
    <w:p w14:paraId="379E4284" w14:textId="77777777" w:rsidR="000F14A1" w:rsidRDefault="000F14A1" w:rsidP="00B2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68302" w14:textId="77777777" w:rsidR="00F96732" w:rsidRDefault="00F96732">
    <w:pPr>
      <w:pStyle w:val="Bunntekst"/>
    </w:pPr>
    <w:r>
      <w:t>Norsk Tipping</w:t>
    </w:r>
    <w:r w:rsidR="0068525D">
      <w:t xml:space="preserve"> AS</w:t>
    </w:r>
    <w:r>
      <w:tab/>
    </w:r>
    <w:r w:rsidR="0068525D">
      <w:t>Databehandleravtale m/bilag</w:t>
    </w:r>
    <w:r>
      <w:tab/>
      <w:t>Versjon 1.0 - 2026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11CA5513" w14:paraId="78FACBD8" w14:textId="77777777" w:rsidTr="11CA5513">
      <w:trPr>
        <w:trHeight w:val="300"/>
      </w:trPr>
      <w:tc>
        <w:tcPr>
          <w:tcW w:w="3020" w:type="dxa"/>
        </w:tcPr>
        <w:p w14:paraId="6AF0E473" w14:textId="77777777" w:rsidR="11CA5513" w:rsidRDefault="11CA5513" w:rsidP="11CA5513">
          <w:pPr>
            <w:pStyle w:val="Topptekst"/>
            <w:ind w:left="-115"/>
          </w:pPr>
        </w:p>
      </w:tc>
      <w:tc>
        <w:tcPr>
          <w:tcW w:w="3020" w:type="dxa"/>
        </w:tcPr>
        <w:p w14:paraId="3678F5D5" w14:textId="77777777" w:rsidR="11CA5513" w:rsidRDefault="11CA5513" w:rsidP="11CA5513">
          <w:pPr>
            <w:pStyle w:val="Topptekst"/>
            <w:jc w:val="center"/>
          </w:pPr>
        </w:p>
      </w:tc>
      <w:tc>
        <w:tcPr>
          <w:tcW w:w="3020" w:type="dxa"/>
        </w:tcPr>
        <w:p w14:paraId="597BAF24" w14:textId="77777777" w:rsidR="11CA5513" w:rsidRDefault="11CA5513" w:rsidP="11CA5513">
          <w:pPr>
            <w:pStyle w:val="Topptekst"/>
            <w:ind w:right="-115"/>
            <w:jc w:val="right"/>
          </w:pPr>
        </w:p>
      </w:tc>
    </w:tr>
  </w:tbl>
  <w:p w14:paraId="486B2085" w14:textId="77777777" w:rsidR="11CA5513" w:rsidRDefault="11CA5513" w:rsidP="11CA5513">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65"/>
      <w:gridCol w:w="4665"/>
      <w:gridCol w:w="4665"/>
    </w:tblGrid>
    <w:tr w:rsidR="11CA5513" w14:paraId="51FE0C46" w14:textId="77777777" w:rsidTr="11CA5513">
      <w:trPr>
        <w:trHeight w:val="300"/>
      </w:trPr>
      <w:tc>
        <w:tcPr>
          <w:tcW w:w="4665" w:type="dxa"/>
        </w:tcPr>
        <w:p w14:paraId="681756D6" w14:textId="77777777" w:rsidR="11CA5513" w:rsidRDefault="11CA5513" w:rsidP="11CA5513">
          <w:pPr>
            <w:pStyle w:val="Topptekst"/>
            <w:ind w:left="-115"/>
          </w:pPr>
        </w:p>
      </w:tc>
      <w:tc>
        <w:tcPr>
          <w:tcW w:w="4665" w:type="dxa"/>
        </w:tcPr>
        <w:p w14:paraId="626B3186" w14:textId="77777777" w:rsidR="11CA5513" w:rsidRDefault="11CA5513" w:rsidP="11CA5513">
          <w:pPr>
            <w:pStyle w:val="Topptekst"/>
            <w:jc w:val="center"/>
          </w:pPr>
        </w:p>
      </w:tc>
      <w:tc>
        <w:tcPr>
          <w:tcW w:w="4665" w:type="dxa"/>
        </w:tcPr>
        <w:p w14:paraId="4557BD18" w14:textId="77777777" w:rsidR="11CA5513" w:rsidRDefault="11CA5513" w:rsidP="11CA5513">
          <w:pPr>
            <w:pStyle w:val="Topptekst"/>
            <w:ind w:right="-115"/>
            <w:jc w:val="right"/>
          </w:pPr>
        </w:p>
      </w:tc>
    </w:tr>
  </w:tbl>
  <w:p w14:paraId="1A29A902" w14:textId="77777777" w:rsidR="11CA5513" w:rsidRDefault="11CA5513" w:rsidP="11CA5513">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D2B7A" w14:textId="77777777" w:rsidR="00D24723" w:rsidRDefault="00D24723" w:rsidP="00D24723">
    <w:pPr>
      <w:pStyle w:val="Bunntekst"/>
    </w:pPr>
    <w:r>
      <w:t>Norsk Tipping AS</w:t>
    </w:r>
    <w:r>
      <w:tab/>
      <w:t>Databehandleravtale m/bilag</w:t>
    </w:r>
    <w:r>
      <w:tab/>
      <w:t>Versjon 1.0 - 2026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CC084" w14:textId="77777777" w:rsidR="0046059D" w:rsidRDefault="0046059D" w:rsidP="0046059D">
    <w:pPr>
      <w:pStyle w:val="Bunntekst"/>
    </w:pPr>
    <w:r>
      <w:t>Norsk Tipping AS</w:t>
    </w:r>
    <w:r>
      <w:tab/>
      <w:t>Databehandleravtale m/bilag</w:t>
    </w:r>
    <w:r>
      <w:tab/>
      <w:t>Versjon 1.0 - 2026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B5CC5" w14:textId="77777777" w:rsidR="000F14A1" w:rsidRDefault="000F14A1" w:rsidP="00B2016E">
      <w:r>
        <w:separator/>
      </w:r>
    </w:p>
  </w:footnote>
  <w:footnote w:type="continuationSeparator" w:id="0">
    <w:p w14:paraId="20CE1E11" w14:textId="77777777" w:rsidR="000F14A1" w:rsidRDefault="000F14A1" w:rsidP="00B20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1108577566"/>
      <w:docPartObj>
        <w:docPartGallery w:val="Page Numbers (Top of Page)"/>
        <w:docPartUnique/>
      </w:docPartObj>
    </w:sdtPr>
    <w:sdtContent>
      <w:p w14:paraId="1AB14C1D" w14:textId="77777777" w:rsidR="002A47FC" w:rsidRDefault="002A47FC" w:rsidP="00DA53C2">
        <w:pPr>
          <w:pStyle w:val="Topp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separate"/>
        </w:r>
        <w:r>
          <w:rPr>
            <w:rStyle w:val="Sidetall"/>
          </w:rPr>
          <w:fldChar w:fldCharType="end"/>
        </w:r>
      </w:p>
    </w:sdtContent>
  </w:sdt>
  <w:p w14:paraId="1EC1C5D6" w14:textId="77777777" w:rsidR="002A47FC" w:rsidRDefault="002A47FC" w:rsidP="002A47FC">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4EB6" w14:textId="77777777" w:rsidR="0068525D" w:rsidRPr="0068525D" w:rsidRDefault="0068525D" w:rsidP="0068525D">
    <w:pPr>
      <w:pStyle w:val="Topptekst"/>
    </w:pPr>
    <w:r>
      <w:ptab w:relativeTo="margin" w:alignment="center" w:leader="none"/>
    </w:r>
    <w:r>
      <w:rPr>
        <w:noProof/>
      </w:rPr>
      <w:drawing>
        <wp:inline distT="0" distB="0" distL="0" distR="0" wp14:anchorId="0F9DFFAF" wp14:editId="33C6439A">
          <wp:extent cx="1310245" cy="217283"/>
          <wp:effectExtent l="0" t="0" r="0" b="0"/>
          <wp:docPr id="600359996" name="Bilde 600359996" descr="Et bilde som inneholder utklipp&#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brevmal.jpg"/>
                  <pic:cNvPicPr/>
                </pic:nvPicPr>
                <pic:blipFill>
                  <a:blip r:embed="rId1">
                    <a:extLst>
                      <a:ext uri="{28A0092B-C50C-407E-A947-70E740481C1C}">
                        <a14:useLocalDpi xmlns:a14="http://schemas.microsoft.com/office/drawing/2010/main" val="0"/>
                      </a:ext>
                    </a:extLst>
                  </a:blip>
                  <a:stretch>
                    <a:fillRect/>
                  </a:stretch>
                </pic:blipFill>
                <pic:spPr>
                  <a:xfrm>
                    <a:off x="0" y="0"/>
                    <a:ext cx="1360285" cy="225581"/>
                  </a:xfrm>
                  <a:prstGeom prst="rect">
                    <a:avLst/>
                  </a:prstGeom>
                </pic:spPr>
              </pic:pic>
            </a:graphicData>
          </a:graphic>
        </wp:inline>
      </w:drawing>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11CA5513" w14:paraId="5A28E2B9" w14:textId="77777777" w:rsidTr="11CA5513">
      <w:trPr>
        <w:trHeight w:val="300"/>
      </w:trPr>
      <w:tc>
        <w:tcPr>
          <w:tcW w:w="3020" w:type="dxa"/>
        </w:tcPr>
        <w:p w14:paraId="0D137DE3" w14:textId="77777777" w:rsidR="11CA5513" w:rsidRDefault="11CA5513" w:rsidP="11CA5513">
          <w:pPr>
            <w:pStyle w:val="Topptekst"/>
            <w:ind w:left="-115"/>
          </w:pPr>
        </w:p>
      </w:tc>
      <w:tc>
        <w:tcPr>
          <w:tcW w:w="3020" w:type="dxa"/>
        </w:tcPr>
        <w:p w14:paraId="3FD123F0" w14:textId="77777777" w:rsidR="11CA5513" w:rsidRDefault="11CA5513" w:rsidP="11CA5513">
          <w:pPr>
            <w:pStyle w:val="Topptekst"/>
            <w:jc w:val="center"/>
          </w:pPr>
        </w:p>
      </w:tc>
      <w:tc>
        <w:tcPr>
          <w:tcW w:w="3020" w:type="dxa"/>
        </w:tcPr>
        <w:p w14:paraId="555C8A0C" w14:textId="77777777" w:rsidR="11CA5513" w:rsidRDefault="11CA5513" w:rsidP="11CA5513">
          <w:pPr>
            <w:pStyle w:val="Topptekst"/>
            <w:ind w:right="-115"/>
            <w:jc w:val="right"/>
          </w:pPr>
        </w:p>
      </w:tc>
    </w:tr>
  </w:tbl>
  <w:p w14:paraId="6D8EB06A" w14:textId="77777777" w:rsidR="11CA5513" w:rsidRDefault="11CA5513" w:rsidP="11CA5513">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4"/>
      <w:gridCol w:w="3024"/>
      <w:gridCol w:w="3024"/>
    </w:tblGrid>
    <w:tr w:rsidR="11CA5513" w14:paraId="2F07830E" w14:textId="77777777" w:rsidTr="11CA5513">
      <w:trPr>
        <w:trHeight w:val="300"/>
      </w:trPr>
      <w:tc>
        <w:tcPr>
          <w:tcW w:w="4665" w:type="dxa"/>
        </w:tcPr>
        <w:p w14:paraId="24A16CA3" w14:textId="77777777" w:rsidR="11CA5513" w:rsidRDefault="11CA5513" w:rsidP="11CA5513">
          <w:pPr>
            <w:pStyle w:val="Topptekst"/>
            <w:ind w:left="-115"/>
          </w:pPr>
        </w:p>
      </w:tc>
      <w:tc>
        <w:tcPr>
          <w:tcW w:w="4665" w:type="dxa"/>
        </w:tcPr>
        <w:p w14:paraId="5FD1818E" w14:textId="77777777" w:rsidR="11CA5513" w:rsidRDefault="11CA5513" w:rsidP="11CA5513">
          <w:pPr>
            <w:pStyle w:val="Topptekst"/>
            <w:jc w:val="center"/>
          </w:pPr>
        </w:p>
      </w:tc>
      <w:tc>
        <w:tcPr>
          <w:tcW w:w="4665" w:type="dxa"/>
        </w:tcPr>
        <w:p w14:paraId="03640459" w14:textId="77777777" w:rsidR="11CA5513" w:rsidRDefault="11CA5513" w:rsidP="11CA5513">
          <w:pPr>
            <w:pStyle w:val="Topptekst"/>
            <w:ind w:right="-115"/>
            <w:jc w:val="right"/>
          </w:pPr>
        </w:p>
      </w:tc>
    </w:tr>
  </w:tbl>
  <w:p w14:paraId="4E3B76D1" w14:textId="77777777" w:rsidR="11CA5513" w:rsidRDefault="11CA5513" w:rsidP="11CA5513">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89407" w14:textId="77777777" w:rsidR="00EF3D97" w:rsidRPr="002A47FC" w:rsidRDefault="002A47FC" w:rsidP="002A47FC">
    <w:pPr>
      <w:pStyle w:val="Topptekst"/>
    </w:pPr>
    <w:r>
      <w:ptab w:relativeTo="margin" w:alignment="center" w:leader="none"/>
    </w:r>
    <w:r>
      <w:rPr>
        <w:noProof/>
      </w:rPr>
      <w:drawing>
        <wp:inline distT="0" distB="0" distL="0" distR="0" wp14:anchorId="10104CE7" wp14:editId="5C62F88E">
          <wp:extent cx="1310245" cy="217283"/>
          <wp:effectExtent l="0" t="0" r="0" b="0"/>
          <wp:docPr id="1896731396" name="Bilde 1896731396" descr="Et bilde som inneholder utklipp&#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brevmal.jpg"/>
                  <pic:cNvPicPr/>
                </pic:nvPicPr>
                <pic:blipFill>
                  <a:blip r:embed="rId1">
                    <a:extLst>
                      <a:ext uri="{28A0092B-C50C-407E-A947-70E740481C1C}">
                        <a14:useLocalDpi xmlns:a14="http://schemas.microsoft.com/office/drawing/2010/main" val="0"/>
                      </a:ext>
                    </a:extLst>
                  </a:blip>
                  <a:stretch>
                    <a:fillRect/>
                  </a:stretch>
                </pic:blipFill>
                <pic:spPr>
                  <a:xfrm>
                    <a:off x="0" y="0"/>
                    <a:ext cx="1360285" cy="225581"/>
                  </a:xfrm>
                  <a:prstGeom prst="rect">
                    <a:avLst/>
                  </a:prstGeom>
                </pic:spPr>
              </pic:pic>
            </a:graphicData>
          </a:graphic>
        </wp:inline>
      </w:drawing>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BC4D2" w14:textId="77777777" w:rsidR="00EF3D97" w:rsidRDefault="002A47FC" w:rsidP="00A90197">
    <w:pPr>
      <w:pStyle w:val="Topptekst"/>
      <w:jc w:val="right"/>
    </w:pPr>
    <w:r>
      <w:ptab w:relativeTo="margin" w:alignment="center" w:leader="none"/>
    </w:r>
    <w:r>
      <w:rPr>
        <w:noProof/>
      </w:rPr>
      <w:drawing>
        <wp:inline distT="0" distB="0" distL="0" distR="0" wp14:anchorId="4F93922C" wp14:editId="6B5B8543">
          <wp:extent cx="1310245" cy="217283"/>
          <wp:effectExtent l="0" t="0" r="0" b="0"/>
          <wp:docPr id="1050821211" name="Bilde 1050821211" descr="Et bilde som inneholder utklipp&#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brevmal.jpg"/>
                  <pic:cNvPicPr/>
                </pic:nvPicPr>
                <pic:blipFill>
                  <a:blip r:embed="rId1">
                    <a:extLst>
                      <a:ext uri="{28A0092B-C50C-407E-A947-70E740481C1C}">
                        <a14:useLocalDpi xmlns:a14="http://schemas.microsoft.com/office/drawing/2010/main" val="0"/>
                      </a:ext>
                    </a:extLst>
                  </a:blip>
                  <a:stretch>
                    <a:fillRect/>
                  </a:stretch>
                </pic:blipFill>
                <pic:spPr>
                  <a:xfrm>
                    <a:off x="0" y="0"/>
                    <a:ext cx="1360285" cy="225581"/>
                  </a:xfrm>
                  <a:prstGeom prst="rect">
                    <a:avLst/>
                  </a:prstGeom>
                </pic:spPr>
              </pic:pic>
            </a:graphicData>
          </a:graphic>
        </wp:inline>
      </w:drawing>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83E349E"/>
    <w:multiLevelType w:val="hybridMultilevel"/>
    <w:tmpl w:val="FB580574"/>
    <w:lvl w:ilvl="0" w:tplc="38849906">
      <w:start w:val="17"/>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 w15:restartNumberingAfterBreak="0">
    <w:nsid w:val="27EB1DFC"/>
    <w:multiLevelType w:val="hybridMultilevel"/>
    <w:tmpl w:val="2AC656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E720EB3"/>
    <w:multiLevelType w:val="hybridMultilevel"/>
    <w:tmpl w:val="58DC7FD2"/>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5" w15:restartNumberingAfterBreak="0">
    <w:nsid w:val="3C583996"/>
    <w:multiLevelType w:val="multilevel"/>
    <w:tmpl w:val="C7DCBA7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A734CA"/>
    <w:multiLevelType w:val="hybridMultilevel"/>
    <w:tmpl w:val="CF464D68"/>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63D4D3D"/>
    <w:multiLevelType w:val="hybridMultilevel"/>
    <w:tmpl w:val="C6309880"/>
    <w:lvl w:ilvl="0" w:tplc="04060019">
      <w:start w:val="1"/>
      <w:numFmt w:val="lowerLetter"/>
      <w:lvlText w:val="%1."/>
      <w:lvlJc w:val="left"/>
      <w:pPr>
        <w:ind w:left="360" w:hanging="360"/>
      </w:pPr>
    </w:lvl>
    <w:lvl w:ilvl="1" w:tplc="04140019" w:tentative="1">
      <w:start w:val="1"/>
      <w:numFmt w:val="lowerLetter"/>
      <w:lvlText w:val="%2."/>
      <w:lvlJc w:val="left"/>
      <w:pPr>
        <w:ind w:left="360" w:hanging="360"/>
      </w:pPr>
    </w:lvl>
    <w:lvl w:ilvl="2" w:tplc="0414001B" w:tentative="1">
      <w:start w:val="1"/>
      <w:numFmt w:val="lowerRoman"/>
      <w:lvlText w:val="%3."/>
      <w:lvlJc w:val="right"/>
      <w:pPr>
        <w:ind w:left="1080" w:hanging="180"/>
      </w:pPr>
    </w:lvl>
    <w:lvl w:ilvl="3" w:tplc="0414000F" w:tentative="1">
      <w:start w:val="1"/>
      <w:numFmt w:val="decimal"/>
      <w:lvlText w:val="%4."/>
      <w:lvlJc w:val="left"/>
      <w:pPr>
        <w:ind w:left="1800" w:hanging="360"/>
      </w:pPr>
    </w:lvl>
    <w:lvl w:ilvl="4" w:tplc="04140019" w:tentative="1">
      <w:start w:val="1"/>
      <w:numFmt w:val="lowerLetter"/>
      <w:lvlText w:val="%5."/>
      <w:lvlJc w:val="left"/>
      <w:pPr>
        <w:ind w:left="2520" w:hanging="360"/>
      </w:pPr>
    </w:lvl>
    <w:lvl w:ilvl="5" w:tplc="0414001B" w:tentative="1">
      <w:start w:val="1"/>
      <w:numFmt w:val="lowerRoman"/>
      <w:lvlText w:val="%6."/>
      <w:lvlJc w:val="right"/>
      <w:pPr>
        <w:ind w:left="3240" w:hanging="180"/>
      </w:pPr>
    </w:lvl>
    <w:lvl w:ilvl="6" w:tplc="0414000F" w:tentative="1">
      <w:start w:val="1"/>
      <w:numFmt w:val="decimal"/>
      <w:lvlText w:val="%7."/>
      <w:lvlJc w:val="left"/>
      <w:pPr>
        <w:ind w:left="3960" w:hanging="360"/>
      </w:pPr>
    </w:lvl>
    <w:lvl w:ilvl="7" w:tplc="04140019" w:tentative="1">
      <w:start w:val="1"/>
      <w:numFmt w:val="lowerLetter"/>
      <w:lvlText w:val="%8."/>
      <w:lvlJc w:val="left"/>
      <w:pPr>
        <w:ind w:left="4680" w:hanging="360"/>
      </w:pPr>
    </w:lvl>
    <w:lvl w:ilvl="8" w:tplc="0414001B" w:tentative="1">
      <w:start w:val="1"/>
      <w:numFmt w:val="lowerRoman"/>
      <w:lvlText w:val="%9."/>
      <w:lvlJc w:val="right"/>
      <w:pPr>
        <w:ind w:left="5400" w:hanging="180"/>
      </w:pPr>
    </w:lvl>
  </w:abstractNum>
  <w:abstractNum w:abstractNumId="8"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4DF7444C"/>
    <w:multiLevelType w:val="hybridMultilevel"/>
    <w:tmpl w:val="9FEEDB5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50BC736A"/>
    <w:multiLevelType w:val="hybridMultilevel"/>
    <w:tmpl w:val="FC002BC0"/>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8987F3A"/>
    <w:multiLevelType w:val="multilevel"/>
    <w:tmpl w:val="7FF2CA9E"/>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3" w15:restartNumberingAfterBreak="0">
    <w:nsid w:val="5F8A6964"/>
    <w:multiLevelType w:val="multilevel"/>
    <w:tmpl w:val="CCF09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5151E0D"/>
    <w:multiLevelType w:val="hybridMultilevel"/>
    <w:tmpl w:val="263C52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22959756">
    <w:abstractNumId w:val="12"/>
  </w:num>
  <w:num w:numId="2" w16cid:durableId="366178777">
    <w:abstractNumId w:val="6"/>
  </w:num>
  <w:num w:numId="3" w16cid:durableId="1609122125">
    <w:abstractNumId w:val="10"/>
  </w:num>
  <w:num w:numId="4" w16cid:durableId="885216503">
    <w:abstractNumId w:val="9"/>
  </w:num>
  <w:num w:numId="5" w16cid:durableId="852454945">
    <w:abstractNumId w:val="5"/>
  </w:num>
  <w:num w:numId="6" w16cid:durableId="788819056">
    <w:abstractNumId w:val="7"/>
  </w:num>
  <w:num w:numId="7" w16cid:durableId="782653285">
    <w:abstractNumId w:val="11"/>
  </w:num>
  <w:num w:numId="8" w16cid:durableId="1798138152">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5339445">
    <w:abstractNumId w:val="3"/>
  </w:num>
  <w:num w:numId="10" w16cid:durableId="1690834029">
    <w:abstractNumId w:val="13"/>
  </w:num>
  <w:num w:numId="11" w16cid:durableId="446390379">
    <w:abstractNumId w:val="12"/>
  </w:num>
  <w:num w:numId="12" w16cid:durableId="284434480">
    <w:abstractNumId w:val="12"/>
  </w:num>
  <w:num w:numId="13" w16cid:durableId="1041904139">
    <w:abstractNumId w:val="4"/>
  </w:num>
  <w:num w:numId="14" w16cid:durableId="168184695">
    <w:abstractNumId w:val="12"/>
  </w:num>
  <w:num w:numId="15" w16cid:durableId="621612493">
    <w:abstractNumId w:val="12"/>
  </w:num>
  <w:num w:numId="16" w16cid:durableId="698354152">
    <w:abstractNumId w:val="12"/>
  </w:num>
  <w:num w:numId="17" w16cid:durableId="11013371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9025642">
    <w:abstractNumId w:val="12"/>
  </w:num>
  <w:num w:numId="19" w16cid:durableId="105007679">
    <w:abstractNumId w:val="12"/>
  </w:num>
  <w:num w:numId="20" w16cid:durableId="1950694997">
    <w:abstractNumId w:val="15"/>
  </w:num>
  <w:num w:numId="21" w16cid:durableId="948782990">
    <w:abstractNumId w:val="0"/>
  </w:num>
  <w:num w:numId="22" w16cid:durableId="1479762146">
    <w:abstractNumId w:val="17"/>
  </w:num>
  <w:num w:numId="23" w16cid:durableId="1656302946">
    <w:abstractNumId w:val="16"/>
  </w:num>
  <w:num w:numId="24" w16cid:durableId="1905675131">
    <w:abstractNumId w:val="14"/>
  </w:num>
  <w:num w:numId="25" w16cid:durableId="156757071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6A1"/>
    <w:rsid w:val="00000CE5"/>
    <w:rsid w:val="00000DA4"/>
    <w:rsid w:val="00002572"/>
    <w:rsid w:val="00002C0F"/>
    <w:rsid w:val="00003EBC"/>
    <w:rsid w:val="00005077"/>
    <w:rsid w:val="000062CC"/>
    <w:rsid w:val="00007EAF"/>
    <w:rsid w:val="0001000C"/>
    <w:rsid w:val="00015F2F"/>
    <w:rsid w:val="000165AA"/>
    <w:rsid w:val="000219A3"/>
    <w:rsid w:val="00024802"/>
    <w:rsid w:val="0002597F"/>
    <w:rsid w:val="00025A27"/>
    <w:rsid w:val="00027D3D"/>
    <w:rsid w:val="00030E5B"/>
    <w:rsid w:val="00030EBB"/>
    <w:rsid w:val="00031237"/>
    <w:rsid w:val="00031B57"/>
    <w:rsid w:val="00031B92"/>
    <w:rsid w:val="000338AB"/>
    <w:rsid w:val="00033F5C"/>
    <w:rsid w:val="0003430D"/>
    <w:rsid w:val="00035121"/>
    <w:rsid w:val="000353E5"/>
    <w:rsid w:val="00035C39"/>
    <w:rsid w:val="00035D3A"/>
    <w:rsid w:val="00035E77"/>
    <w:rsid w:val="00036479"/>
    <w:rsid w:val="00036AA1"/>
    <w:rsid w:val="000370DD"/>
    <w:rsid w:val="00037A74"/>
    <w:rsid w:val="0004296E"/>
    <w:rsid w:val="00042C67"/>
    <w:rsid w:val="00044C82"/>
    <w:rsid w:val="0004626B"/>
    <w:rsid w:val="00047927"/>
    <w:rsid w:val="00052D10"/>
    <w:rsid w:val="000535EF"/>
    <w:rsid w:val="00055F62"/>
    <w:rsid w:val="0005618D"/>
    <w:rsid w:val="00056806"/>
    <w:rsid w:val="00057710"/>
    <w:rsid w:val="00060000"/>
    <w:rsid w:val="00061BAF"/>
    <w:rsid w:val="00062874"/>
    <w:rsid w:val="00063D5F"/>
    <w:rsid w:val="00064598"/>
    <w:rsid w:val="00065B9B"/>
    <w:rsid w:val="00066268"/>
    <w:rsid w:val="00067A8C"/>
    <w:rsid w:val="000707FD"/>
    <w:rsid w:val="00071D1C"/>
    <w:rsid w:val="00071FE4"/>
    <w:rsid w:val="000720FC"/>
    <w:rsid w:val="000725D9"/>
    <w:rsid w:val="00073002"/>
    <w:rsid w:val="00073725"/>
    <w:rsid w:val="0008124C"/>
    <w:rsid w:val="0008371A"/>
    <w:rsid w:val="00086924"/>
    <w:rsid w:val="00087782"/>
    <w:rsid w:val="000903EC"/>
    <w:rsid w:val="00092603"/>
    <w:rsid w:val="00095885"/>
    <w:rsid w:val="00096799"/>
    <w:rsid w:val="000A00A3"/>
    <w:rsid w:val="000A0BE9"/>
    <w:rsid w:val="000A1397"/>
    <w:rsid w:val="000A15D1"/>
    <w:rsid w:val="000A374D"/>
    <w:rsid w:val="000A4624"/>
    <w:rsid w:val="000A5819"/>
    <w:rsid w:val="000A6CF8"/>
    <w:rsid w:val="000B1FAB"/>
    <w:rsid w:val="000B2719"/>
    <w:rsid w:val="000B38A6"/>
    <w:rsid w:val="000B3CB0"/>
    <w:rsid w:val="000B42D5"/>
    <w:rsid w:val="000B52E5"/>
    <w:rsid w:val="000B57FD"/>
    <w:rsid w:val="000B6142"/>
    <w:rsid w:val="000B6B18"/>
    <w:rsid w:val="000C191F"/>
    <w:rsid w:val="000C2D5B"/>
    <w:rsid w:val="000C304A"/>
    <w:rsid w:val="000C43FF"/>
    <w:rsid w:val="000C4732"/>
    <w:rsid w:val="000C4E18"/>
    <w:rsid w:val="000C5C10"/>
    <w:rsid w:val="000C5DF0"/>
    <w:rsid w:val="000D1212"/>
    <w:rsid w:val="000D1544"/>
    <w:rsid w:val="000D2D8E"/>
    <w:rsid w:val="000D2F4A"/>
    <w:rsid w:val="000D3250"/>
    <w:rsid w:val="000D4EB1"/>
    <w:rsid w:val="000D5D8A"/>
    <w:rsid w:val="000D6831"/>
    <w:rsid w:val="000E0415"/>
    <w:rsid w:val="000E1AED"/>
    <w:rsid w:val="000E1DE8"/>
    <w:rsid w:val="000E2FE5"/>
    <w:rsid w:val="000F0CDA"/>
    <w:rsid w:val="000F14A1"/>
    <w:rsid w:val="000F1D39"/>
    <w:rsid w:val="000F1F08"/>
    <w:rsid w:val="000F1FAB"/>
    <w:rsid w:val="000F3F1B"/>
    <w:rsid w:val="000F3FEF"/>
    <w:rsid w:val="000F45FD"/>
    <w:rsid w:val="000F6E0D"/>
    <w:rsid w:val="000F6FE3"/>
    <w:rsid w:val="00103296"/>
    <w:rsid w:val="001061EB"/>
    <w:rsid w:val="00106967"/>
    <w:rsid w:val="0011059F"/>
    <w:rsid w:val="00110E6F"/>
    <w:rsid w:val="00112095"/>
    <w:rsid w:val="00112202"/>
    <w:rsid w:val="00112DCC"/>
    <w:rsid w:val="001139FB"/>
    <w:rsid w:val="001162FC"/>
    <w:rsid w:val="0011676E"/>
    <w:rsid w:val="00117BBE"/>
    <w:rsid w:val="00120235"/>
    <w:rsid w:val="00120A8F"/>
    <w:rsid w:val="00122FAF"/>
    <w:rsid w:val="00123263"/>
    <w:rsid w:val="001239A1"/>
    <w:rsid w:val="00123A2B"/>
    <w:rsid w:val="00124306"/>
    <w:rsid w:val="001259F6"/>
    <w:rsid w:val="00126838"/>
    <w:rsid w:val="00126CB9"/>
    <w:rsid w:val="001276CC"/>
    <w:rsid w:val="0013196F"/>
    <w:rsid w:val="00132675"/>
    <w:rsid w:val="0013284E"/>
    <w:rsid w:val="00132EE9"/>
    <w:rsid w:val="00133068"/>
    <w:rsid w:val="00133C34"/>
    <w:rsid w:val="0013559C"/>
    <w:rsid w:val="00140451"/>
    <w:rsid w:val="00140EDD"/>
    <w:rsid w:val="001413FA"/>
    <w:rsid w:val="00143A69"/>
    <w:rsid w:val="00143CB0"/>
    <w:rsid w:val="00145851"/>
    <w:rsid w:val="001474E5"/>
    <w:rsid w:val="00150E0D"/>
    <w:rsid w:val="00151079"/>
    <w:rsid w:val="00151BBD"/>
    <w:rsid w:val="00151BED"/>
    <w:rsid w:val="00153FFC"/>
    <w:rsid w:val="0015420F"/>
    <w:rsid w:val="001564C4"/>
    <w:rsid w:val="00156774"/>
    <w:rsid w:val="00156D1F"/>
    <w:rsid w:val="0015790F"/>
    <w:rsid w:val="001600BB"/>
    <w:rsid w:val="00160D7E"/>
    <w:rsid w:val="00160F82"/>
    <w:rsid w:val="00161335"/>
    <w:rsid w:val="00161DA8"/>
    <w:rsid w:val="001620F8"/>
    <w:rsid w:val="0016350D"/>
    <w:rsid w:val="00165E28"/>
    <w:rsid w:val="00170085"/>
    <w:rsid w:val="0017165C"/>
    <w:rsid w:val="00171BD4"/>
    <w:rsid w:val="00172AFA"/>
    <w:rsid w:val="00172F39"/>
    <w:rsid w:val="00172F9B"/>
    <w:rsid w:val="0017323A"/>
    <w:rsid w:val="0017327F"/>
    <w:rsid w:val="00173A73"/>
    <w:rsid w:val="0017608C"/>
    <w:rsid w:val="001766D1"/>
    <w:rsid w:val="001778BF"/>
    <w:rsid w:val="00183A8F"/>
    <w:rsid w:val="00184B0B"/>
    <w:rsid w:val="00184D6B"/>
    <w:rsid w:val="00184F78"/>
    <w:rsid w:val="00185439"/>
    <w:rsid w:val="00185B3C"/>
    <w:rsid w:val="0019040D"/>
    <w:rsid w:val="00190C38"/>
    <w:rsid w:val="0019218B"/>
    <w:rsid w:val="001939D2"/>
    <w:rsid w:val="001941AB"/>
    <w:rsid w:val="00194764"/>
    <w:rsid w:val="00195694"/>
    <w:rsid w:val="00196534"/>
    <w:rsid w:val="00196AD5"/>
    <w:rsid w:val="00197843"/>
    <w:rsid w:val="001A04E9"/>
    <w:rsid w:val="001A10C1"/>
    <w:rsid w:val="001A1E5E"/>
    <w:rsid w:val="001A28C3"/>
    <w:rsid w:val="001A3D51"/>
    <w:rsid w:val="001A41B6"/>
    <w:rsid w:val="001A49DB"/>
    <w:rsid w:val="001B05FB"/>
    <w:rsid w:val="001B06E1"/>
    <w:rsid w:val="001B09CA"/>
    <w:rsid w:val="001B1BD8"/>
    <w:rsid w:val="001B2B21"/>
    <w:rsid w:val="001B412F"/>
    <w:rsid w:val="001B599B"/>
    <w:rsid w:val="001B5D18"/>
    <w:rsid w:val="001B6A10"/>
    <w:rsid w:val="001B6E18"/>
    <w:rsid w:val="001C0EA0"/>
    <w:rsid w:val="001C194D"/>
    <w:rsid w:val="001C1C5F"/>
    <w:rsid w:val="001C1DB0"/>
    <w:rsid w:val="001C2B96"/>
    <w:rsid w:val="001C2CB5"/>
    <w:rsid w:val="001C2FF4"/>
    <w:rsid w:val="001C679A"/>
    <w:rsid w:val="001D1E5D"/>
    <w:rsid w:val="001D1FDE"/>
    <w:rsid w:val="001D2FC3"/>
    <w:rsid w:val="001D423C"/>
    <w:rsid w:val="001D5EB6"/>
    <w:rsid w:val="001D67D9"/>
    <w:rsid w:val="001E1330"/>
    <w:rsid w:val="001E20B7"/>
    <w:rsid w:val="001E3186"/>
    <w:rsid w:val="001E31DC"/>
    <w:rsid w:val="001E32AD"/>
    <w:rsid w:val="001E4515"/>
    <w:rsid w:val="001E7E3C"/>
    <w:rsid w:val="001E7EB5"/>
    <w:rsid w:val="001E7F57"/>
    <w:rsid w:val="001F2300"/>
    <w:rsid w:val="001F30CF"/>
    <w:rsid w:val="001F3701"/>
    <w:rsid w:val="001F3D84"/>
    <w:rsid w:val="001F4036"/>
    <w:rsid w:val="001F41CF"/>
    <w:rsid w:val="001F4AE4"/>
    <w:rsid w:val="002010E8"/>
    <w:rsid w:val="002012F1"/>
    <w:rsid w:val="002019B5"/>
    <w:rsid w:val="00204244"/>
    <w:rsid w:val="00206121"/>
    <w:rsid w:val="00206A3B"/>
    <w:rsid w:val="002077A3"/>
    <w:rsid w:val="00207D48"/>
    <w:rsid w:val="0021093A"/>
    <w:rsid w:val="00212E6B"/>
    <w:rsid w:val="002130C3"/>
    <w:rsid w:val="00215277"/>
    <w:rsid w:val="00217A3F"/>
    <w:rsid w:val="002218C0"/>
    <w:rsid w:val="002218DB"/>
    <w:rsid w:val="002242F4"/>
    <w:rsid w:val="00224984"/>
    <w:rsid w:val="0022632A"/>
    <w:rsid w:val="00230386"/>
    <w:rsid w:val="0023043F"/>
    <w:rsid w:val="00234168"/>
    <w:rsid w:val="002375A3"/>
    <w:rsid w:val="00240C9B"/>
    <w:rsid w:val="00241228"/>
    <w:rsid w:val="00242222"/>
    <w:rsid w:val="00242623"/>
    <w:rsid w:val="00243D44"/>
    <w:rsid w:val="002447B7"/>
    <w:rsid w:val="002456D7"/>
    <w:rsid w:val="002457C4"/>
    <w:rsid w:val="0024675A"/>
    <w:rsid w:val="002468B1"/>
    <w:rsid w:val="00247052"/>
    <w:rsid w:val="00247B3C"/>
    <w:rsid w:val="00250410"/>
    <w:rsid w:val="002515AC"/>
    <w:rsid w:val="00252698"/>
    <w:rsid w:val="002532CF"/>
    <w:rsid w:val="0025387F"/>
    <w:rsid w:val="002546A6"/>
    <w:rsid w:val="00255363"/>
    <w:rsid w:val="002563B8"/>
    <w:rsid w:val="00261741"/>
    <w:rsid w:val="00262473"/>
    <w:rsid w:val="00262E5B"/>
    <w:rsid w:val="0026404A"/>
    <w:rsid w:val="002664AC"/>
    <w:rsid w:val="00266568"/>
    <w:rsid w:val="00267A00"/>
    <w:rsid w:val="0027022A"/>
    <w:rsid w:val="002711A5"/>
    <w:rsid w:val="00271988"/>
    <w:rsid w:val="00271F10"/>
    <w:rsid w:val="00271F71"/>
    <w:rsid w:val="002724AC"/>
    <w:rsid w:val="00272573"/>
    <w:rsid w:val="00276604"/>
    <w:rsid w:val="002769BE"/>
    <w:rsid w:val="0027774F"/>
    <w:rsid w:val="00280A6A"/>
    <w:rsid w:val="00281027"/>
    <w:rsid w:val="00281E7B"/>
    <w:rsid w:val="002825FA"/>
    <w:rsid w:val="00284C11"/>
    <w:rsid w:val="00290293"/>
    <w:rsid w:val="002926B0"/>
    <w:rsid w:val="00292A08"/>
    <w:rsid w:val="0029342F"/>
    <w:rsid w:val="00294004"/>
    <w:rsid w:val="00295362"/>
    <w:rsid w:val="002959D2"/>
    <w:rsid w:val="00295C8F"/>
    <w:rsid w:val="0029755E"/>
    <w:rsid w:val="00297AEE"/>
    <w:rsid w:val="002A065E"/>
    <w:rsid w:val="002A0B37"/>
    <w:rsid w:val="002A1178"/>
    <w:rsid w:val="002A1421"/>
    <w:rsid w:val="002A158B"/>
    <w:rsid w:val="002A20E9"/>
    <w:rsid w:val="002A43C6"/>
    <w:rsid w:val="002A4460"/>
    <w:rsid w:val="002A47FC"/>
    <w:rsid w:val="002A5B9A"/>
    <w:rsid w:val="002B01AE"/>
    <w:rsid w:val="002B08E4"/>
    <w:rsid w:val="002B0B22"/>
    <w:rsid w:val="002B113C"/>
    <w:rsid w:val="002B37AA"/>
    <w:rsid w:val="002B5309"/>
    <w:rsid w:val="002B58BE"/>
    <w:rsid w:val="002B6884"/>
    <w:rsid w:val="002B6A37"/>
    <w:rsid w:val="002B7384"/>
    <w:rsid w:val="002C0053"/>
    <w:rsid w:val="002C0854"/>
    <w:rsid w:val="002C1028"/>
    <w:rsid w:val="002C2418"/>
    <w:rsid w:val="002C246F"/>
    <w:rsid w:val="002C24AD"/>
    <w:rsid w:val="002C2BC1"/>
    <w:rsid w:val="002C4B02"/>
    <w:rsid w:val="002C5BF7"/>
    <w:rsid w:val="002C6571"/>
    <w:rsid w:val="002C6C65"/>
    <w:rsid w:val="002C72EB"/>
    <w:rsid w:val="002C7EFE"/>
    <w:rsid w:val="002D09DC"/>
    <w:rsid w:val="002D0E6F"/>
    <w:rsid w:val="002D0EC5"/>
    <w:rsid w:val="002D1163"/>
    <w:rsid w:val="002D17CE"/>
    <w:rsid w:val="002D28BA"/>
    <w:rsid w:val="002D2DEC"/>
    <w:rsid w:val="002D38F1"/>
    <w:rsid w:val="002D3EF5"/>
    <w:rsid w:val="002D602A"/>
    <w:rsid w:val="002D6672"/>
    <w:rsid w:val="002D7032"/>
    <w:rsid w:val="002D7293"/>
    <w:rsid w:val="002D7476"/>
    <w:rsid w:val="002D77EB"/>
    <w:rsid w:val="002D7BA2"/>
    <w:rsid w:val="002E1328"/>
    <w:rsid w:val="002E4F43"/>
    <w:rsid w:val="002E5AB8"/>
    <w:rsid w:val="002F09E2"/>
    <w:rsid w:val="002F1717"/>
    <w:rsid w:val="002F47D0"/>
    <w:rsid w:val="002F4DF7"/>
    <w:rsid w:val="002F4E82"/>
    <w:rsid w:val="002F5ED7"/>
    <w:rsid w:val="002F5F33"/>
    <w:rsid w:val="002F62A5"/>
    <w:rsid w:val="003011B2"/>
    <w:rsid w:val="00301544"/>
    <w:rsid w:val="00301A5C"/>
    <w:rsid w:val="00301C3C"/>
    <w:rsid w:val="00301CA0"/>
    <w:rsid w:val="00304375"/>
    <w:rsid w:val="00304951"/>
    <w:rsid w:val="00304E5B"/>
    <w:rsid w:val="0030515D"/>
    <w:rsid w:val="00306D5B"/>
    <w:rsid w:val="003100AD"/>
    <w:rsid w:val="00312114"/>
    <w:rsid w:val="00313C1F"/>
    <w:rsid w:val="003141F2"/>
    <w:rsid w:val="00316962"/>
    <w:rsid w:val="00316F3E"/>
    <w:rsid w:val="00317318"/>
    <w:rsid w:val="003201CF"/>
    <w:rsid w:val="00321808"/>
    <w:rsid w:val="00321EAA"/>
    <w:rsid w:val="00322A27"/>
    <w:rsid w:val="00324CCE"/>
    <w:rsid w:val="00326DF0"/>
    <w:rsid w:val="00330BDE"/>
    <w:rsid w:val="00331F54"/>
    <w:rsid w:val="0033338F"/>
    <w:rsid w:val="0033349E"/>
    <w:rsid w:val="00333AA1"/>
    <w:rsid w:val="0033423F"/>
    <w:rsid w:val="003348B5"/>
    <w:rsid w:val="00334E06"/>
    <w:rsid w:val="003410E8"/>
    <w:rsid w:val="0034117C"/>
    <w:rsid w:val="0034145E"/>
    <w:rsid w:val="00341A62"/>
    <w:rsid w:val="00342224"/>
    <w:rsid w:val="003445B5"/>
    <w:rsid w:val="00344E34"/>
    <w:rsid w:val="00345A59"/>
    <w:rsid w:val="00345BFA"/>
    <w:rsid w:val="00345E03"/>
    <w:rsid w:val="003460A0"/>
    <w:rsid w:val="003463C9"/>
    <w:rsid w:val="00347394"/>
    <w:rsid w:val="00347948"/>
    <w:rsid w:val="00347CDC"/>
    <w:rsid w:val="00347D3D"/>
    <w:rsid w:val="0035018F"/>
    <w:rsid w:val="00352153"/>
    <w:rsid w:val="00352ACF"/>
    <w:rsid w:val="0035347C"/>
    <w:rsid w:val="003535A1"/>
    <w:rsid w:val="00353685"/>
    <w:rsid w:val="00360E87"/>
    <w:rsid w:val="0036127A"/>
    <w:rsid w:val="0036199E"/>
    <w:rsid w:val="00362234"/>
    <w:rsid w:val="003637FC"/>
    <w:rsid w:val="00364BD3"/>
    <w:rsid w:val="00364F7C"/>
    <w:rsid w:val="0036528F"/>
    <w:rsid w:val="00365F52"/>
    <w:rsid w:val="0036613F"/>
    <w:rsid w:val="00367394"/>
    <w:rsid w:val="00370354"/>
    <w:rsid w:val="00371403"/>
    <w:rsid w:val="00371D5A"/>
    <w:rsid w:val="00373768"/>
    <w:rsid w:val="003744F1"/>
    <w:rsid w:val="003748E6"/>
    <w:rsid w:val="00374C42"/>
    <w:rsid w:val="003751BA"/>
    <w:rsid w:val="0038100C"/>
    <w:rsid w:val="003811CB"/>
    <w:rsid w:val="00382313"/>
    <w:rsid w:val="0038257E"/>
    <w:rsid w:val="00382ABA"/>
    <w:rsid w:val="00385A48"/>
    <w:rsid w:val="00386055"/>
    <w:rsid w:val="003864A8"/>
    <w:rsid w:val="003867D9"/>
    <w:rsid w:val="00387261"/>
    <w:rsid w:val="00387DD5"/>
    <w:rsid w:val="00387E74"/>
    <w:rsid w:val="00390765"/>
    <w:rsid w:val="003908D5"/>
    <w:rsid w:val="00390C26"/>
    <w:rsid w:val="00391978"/>
    <w:rsid w:val="00391DD8"/>
    <w:rsid w:val="00392168"/>
    <w:rsid w:val="00394835"/>
    <w:rsid w:val="00397588"/>
    <w:rsid w:val="003A0E87"/>
    <w:rsid w:val="003A2130"/>
    <w:rsid w:val="003A3D1F"/>
    <w:rsid w:val="003A4B69"/>
    <w:rsid w:val="003A5135"/>
    <w:rsid w:val="003A5DF4"/>
    <w:rsid w:val="003A60E8"/>
    <w:rsid w:val="003A6680"/>
    <w:rsid w:val="003A6F51"/>
    <w:rsid w:val="003B0918"/>
    <w:rsid w:val="003B096F"/>
    <w:rsid w:val="003B0F30"/>
    <w:rsid w:val="003B0F47"/>
    <w:rsid w:val="003B1861"/>
    <w:rsid w:val="003B2729"/>
    <w:rsid w:val="003B2B8E"/>
    <w:rsid w:val="003B36AA"/>
    <w:rsid w:val="003B3A53"/>
    <w:rsid w:val="003B742D"/>
    <w:rsid w:val="003B77B1"/>
    <w:rsid w:val="003C10EE"/>
    <w:rsid w:val="003C2DF3"/>
    <w:rsid w:val="003C32AB"/>
    <w:rsid w:val="003C3A47"/>
    <w:rsid w:val="003C3FEC"/>
    <w:rsid w:val="003C5245"/>
    <w:rsid w:val="003D3F70"/>
    <w:rsid w:val="003D511D"/>
    <w:rsid w:val="003D692C"/>
    <w:rsid w:val="003D6F06"/>
    <w:rsid w:val="003D7955"/>
    <w:rsid w:val="003E014C"/>
    <w:rsid w:val="003E13BB"/>
    <w:rsid w:val="003E160A"/>
    <w:rsid w:val="003E1BBF"/>
    <w:rsid w:val="003E1C5B"/>
    <w:rsid w:val="003E3E14"/>
    <w:rsid w:val="003E3E15"/>
    <w:rsid w:val="003E47E7"/>
    <w:rsid w:val="003E5712"/>
    <w:rsid w:val="003E67AF"/>
    <w:rsid w:val="003E6A12"/>
    <w:rsid w:val="003F01DC"/>
    <w:rsid w:val="003F0324"/>
    <w:rsid w:val="003F155C"/>
    <w:rsid w:val="003F1FD9"/>
    <w:rsid w:val="003F6BF3"/>
    <w:rsid w:val="003F7236"/>
    <w:rsid w:val="00403A89"/>
    <w:rsid w:val="00403C34"/>
    <w:rsid w:val="004044AF"/>
    <w:rsid w:val="00404865"/>
    <w:rsid w:val="00404973"/>
    <w:rsid w:val="0040768C"/>
    <w:rsid w:val="00410A1A"/>
    <w:rsid w:val="004125D3"/>
    <w:rsid w:val="00415B28"/>
    <w:rsid w:val="00420209"/>
    <w:rsid w:val="00420ABF"/>
    <w:rsid w:val="00421E21"/>
    <w:rsid w:val="00423939"/>
    <w:rsid w:val="00425490"/>
    <w:rsid w:val="00426344"/>
    <w:rsid w:val="00426591"/>
    <w:rsid w:val="00426F2D"/>
    <w:rsid w:val="0042744C"/>
    <w:rsid w:val="00430C9E"/>
    <w:rsid w:val="004316A9"/>
    <w:rsid w:val="00431AEF"/>
    <w:rsid w:val="00434292"/>
    <w:rsid w:val="004351C6"/>
    <w:rsid w:val="00436FD5"/>
    <w:rsid w:val="0044363F"/>
    <w:rsid w:val="00444FA7"/>
    <w:rsid w:val="00445A9E"/>
    <w:rsid w:val="00446554"/>
    <w:rsid w:val="00447C70"/>
    <w:rsid w:val="00450931"/>
    <w:rsid w:val="00451101"/>
    <w:rsid w:val="00452BCE"/>
    <w:rsid w:val="004532A5"/>
    <w:rsid w:val="0046059D"/>
    <w:rsid w:val="00461861"/>
    <w:rsid w:val="0046266D"/>
    <w:rsid w:val="004628F9"/>
    <w:rsid w:val="00462ACF"/>
    <w:rsid w:val="00463AD3"/>
    <w:rsid w:val="004640EC"/>
    <w:rsid w:val="00465F23"/>
    <w:rsid w:val="0046700A"/>
    <w:rsid w:val="00467C0C"/>
    <w:rsid w:val="004700AC"/>
    <w:rsid w:val="00470383"/>
    <w:rsid w:val="004720B2"/>
    <w:rsid w:val="004722A5"/>
    <w:rsid w:val="0047270A"/>
    <w:rsid w:val="0047279F"/>
    <w:rsid w:val="004729FD"/>
    <w:rsid w:val="00472DC0"/>
    <w:rsid w:val="00472EEB"/>
    <w:rsid w:val="004738DC"/>
    <w:rsid w:val="00473E25"/>
    <w:rsid w:val="00474511"/>
    <w:rsid w:val="0047523F"/>
    <w:rsid w:val="00475EFC"/>
    <w:rsid w:val="0047657E"/>
    <w:rsid w:val="00476667"/>
    <w:rsid w:val="00476699"/>
    <w:rsid w:val="004773D9"/>
    <w:rsid w:val="00477E3F"/>
    <w:rsid w:val="00481CA4"/>
    <w:rsid w:val="00482769"/>
    <w:rsid w:val="004843FB"/>
    <w:rsid w:val="00484F19"/>
    <w:rsid w:val="00485210"/>
    <w:rsid w:val="00485243"/>
    <w:rsid w:val="0048661A"/>
    <w:rsid w:val="00487956"/>
    <w:rsid w:val="00490E58"/>
    <w:rsid w:val="00491993"/>
    <w:rsid w:val="00491B4F"/>
    <w:rsid w:val="0049349E"/>
    <w:rsid w:val="00493B45"/>
    <w:rsid w:val="00495B7D"/>
    <w:rsid w:val="00496A48"/>
    <w:rsid w:val="004975A5"/>
    <w:rsid w:val="004A12AF"/>
    <w:rsid w:val="004A1659"/>
    <w:rsid w:val="004A1C6E"/>
    <w:rsid w:val="004A2A46"/>
    <w:rsid w:val="004A3178"/>
    <w:rsid w:val="004A57C5"/>
    <w:rsid w:val="004A6B87"/>
    <w:rsid w:val="004A74F5"/>
    <w:rsid w:val="004A7F5E"/>
    <w:rsid w:val="004B17B6"/>
    <w:rsid w:val="004B22AF"/>
    <w:rsid w:val="004B2432"/>
    <w:rsid w:val="004B251A"/>
    <w:rsid w:val="004B256A"/>
    <w:rsid w:val="004B4EB2"/>
    <w:rsid w:val="004B5F4A"/>
    <w:rsid w:val="004B6368"/>
    <w:rsid w:val="004B6616"/>
    <w:rsid w:val="004B681A"/>
    <w:rsid w:val="004B775F"/>
    <w:rsid w:val="004C2331"/>
    <w:rsid w:val="004C4ADF"/>
    <w:rsid w:val="004C4BFD"/>
    <w:rsid w:val="004C5983"/>
    <w:rsid w:val="004C5DCA"/>
    <w:rsid w:val="004C5ED6"/>
    <w:rsid w:val="004C7572"/>
    <w:rsid w:val="004D17EE"/>
    <w:rsid w:val="004D1987"/>
    <w:rsid w:val="004D1C49"/>
    <w:rsid w:val="004D1E97"/>
    <w:rsid w:val="004D2011"/>
    <w:rsid w:val="004D2013"/>
    <w:rsid w:val="004D2130"/>
    <w:rsid w:val="004D2D2E"/>
    <w:rsid w:val="004D2FAD"/>
    <w:rsid w:val="004D3342"/>
    <w:rsid w:val="004D39B4"/>
    <w:rsid w:val="004D4E8A"/>
    <w:rsid w:val="004D5606"/>
    <w:rsid w:val="004D7564"/>
    <w:rsid w:val="004D7713"/>
    <w:rsid w:val="004D7A45"/>
    <w:rsid w:val="004D7EEF"/>
    <w:rsid w:val="004E224B"/>
    <w:rsid w:val="004E31BC"/>
    <w:rsid w:val="004E46AF"/>
    <w:rsid w:val="004E5539"/>
    <w:rsid w:val="004F057A"/>
    <w:rsid w:val="004F0AF3"/>
    <w:rsid w:val="004F0C18"/>
    <w:rsid w:val="004F159F"/>
    <w:rsid w:val="004F3AA7"/>
    <w:rsid w:val="004F59AB"/>
    <w:rsid w:val="004F7446"/>
    <w:rsid w:val="00501CCB"/>
    <w:rsid w:val="005020B5"/>
    <w:rsid w:val="00503BE2"/>
    <w:rsid w:val="0050441E"/>
    <w:rsid w:val="00505091"/>
    <w:rsid w:val="00505381"/>
    <w:rsid w:val="00506E8B"/>
    <w:rsid w:val="0050737B"/>
    <w:rsid w:val="005077C3"/>
    <w:rsid w:val="00511F04"/>
    <w:rsid w:val="0051450F"/>
    <w:rsid w:val="00514A1C"/>
    <w:rsid w:val="0051548E"/>
    <w:rsid w:val="00515782"/>
    <w:rsid w:val="00515902"/>
    <w:rsid w:val="005177F2"/>
    <w:rsid w:val="00520583"/>
    <w:rsid w:val="0052115B"/>
    <w:rsid w:val="005230ED"/>
    <w:rsid w:val="00523147"/>
    <w:rsid w:val="00525925"/>
    <w:rsid w:val="00526FD7"/>
    <w:rsid w:val="00527342"/>
    <w:rsid w:val="00527D8F"/>
    <w:rsid w:val="005319CD"/>
    <w:rsid w:val="0053311C"/>
    <w:rsid w:val="00534439"/>
    <w:rsid w:val="00535202"/>
    <w:rsid w:val="005357EE"/>
    <w:rsid w:val="00540997"/>
    <w:rsid w:val="00540DE1"/>
    <w:rsid w:val="0054180F"/>
    <w:rsid w:val="00541CBA"/>
    <w:rsid w:val="00541FE7"/>
    <w:rsid w:val="00544128"/>
    <w:rsid w:val="00545D6B"/>
    <w:rsid w:val="00547766"/>
    <w:rsid w:val="005512B8"/>
    <w:rsid w:val="00551CE1"/>
    <w:rsid w:val="00552F91"/>
    <w:rsid w:val="00554AAB"/>
    <w:rsid w:val="00555779"/>
    <w:rsid w:val="00555B68"/>
    <w:rsid w:val="00556456"/>
    <w:rsid w:val="0055786A"/>
    <w:rsid w:val="00557F86"/>
    <w:rsid w:val="00564349"/>
    <w:rsid w:val="005643EA"/>
    <w:rsid w:val="005661BA"/>
    <w:rsid w:val="00567281"/>
    <w:rsid w:val="0056754B"/>
    <w:rsid w:val="00571664"/>
    <w:rsid w:val="0057289D"/>
    <w:rsid w:val="00572969"/>
    <w:rsid w:val="00572DE5"/>
    <w:rsid w:val="00573893"/>
    <w:rsid w:val="00573BF4"/>
    <w:rsid w:val="00573DBE"/>
    <w:rsid w:val="00574591"/>
    <w:rsid w:val="00575970"/>
    <w:rsid w:val="0057660C"/>
    <w:rsid w:val="00576EBD"/>
    <w:rsid w:val="00580708"/>
    <w:rsid w:val="00580F45"/>
    <w:rsid w:val="00582884"/>
    <w:rsid w:val="00582F85"/>
    <w:rsid w:val="0058321E"/>
    <w:rsid w:val="0058429E"/>
    <w:rsid w:val="00584875"/>
    <w:rsid w:val="0058627B"/>
    <w:rsid w:val="0058647B"/>
    <w:rsid w:val="0058756F"/>
    <w:rsid w:val="005875E3"/>
    <w:rsid w:val="005905A2"/>
    <w:rsid w:val="005905CD"/>
    <w:rsid w:val="00590A17"/>
    <w:rsid w:val="0059266A"/>
    <w:rsid w:val="00593C92"/>
    <w:rsid w:val="00595BFE"/>
    <w:rsid w:val="00597D18"/>
    <w:rsid w:val="005A23D9"/>
    <w:rsid w:val="005A3A95"/>
    <w:rsid w:val="005A5F25"/>
    <w:rsid w:val="005A6FA7"/>
    <w:rsid w:val="005B0106"/>
    <w:rsid w:val="005B0490"/>
    <w:rsid w:val="005B0927"/>
    <w:rsid w:val="005B170D"/>
    <w:rsid w:val="005B1D87"/>
    <w:rsid w:val="005B394B"/>
    <w:rsid w:val="005B43C5"/>
    <w:rsid w:val="005B4488"/>
    <w:rsid w:val="005B4F97"/>
    <w:rsid w:val="005B50A4"/>
    <w:rsid w:val="005C24A7"/>
    <w:rsid w:val="005C2D74"/>
    <w:rsid w:val="005C2EFC"/>
    <w:rsid w:val="005C6656"/>
    <w:rsid w:val="005C67FE"/>
    <w:rsid w:val="005C6807"/>
    <w:rsid w:val="005C6CE8"/>
    <w:rsid w:val="005C7098"/>
    <w:rsid w:val="005D278C"/>
    <w:rsid w:val="005D2F9F"/>
    <w:rsid w:val="005D3A6E"/>
    <w:rsid w:val="005D3A8D"/>
    <w:rsid w:val="005D46D7"/>
    <w:rsid w:val="005D4F14"/>
    <w:rsid w:val="005D5F8A"/>
    <w:rsid w:val="005D67AC"/>
    <w:rsid w:val="005D6880"/>
    <w:rsid w:val="005D6C6A"/>
    <w:rsid w:val="005D6D7E"/>
    <w:rsid w:val="005D7938"/>
    <w:rsid w:val="005E11C7"/>
    <w:rsid w:val="005E1217"/>
    <w:rsid w:val="005E24DD"/>
    <w:rsid w:val="005E31E4"/>
    <w:rsid w:val="005E4C6E"/>
    <w:rsid w:val="005E6058"/>
    <w:rsid w:val="005E7C02"/>
    <w:rsid w:val="005F082C"/>
    <w:rsid w:val="005F0F6D"/>
    <w:rsid w:val="005F153A"/>
    <w:rsid w:val="005F36DF"/>
    <w:rsid w:val="005F3A8E"/>
    <w:rsid w:val="005F3C4E"/>
    <w:rsid w:val="005F42D1"/>
    <w:rsid w:val="005F4A89"/>
    <w:rsid w:val="005F504D"/>
    <w:rsid w:val="005F57A1"/>
    <w:rsid w:val="005F58F3"/>
    <w:rsid w:val="005F64D0"/>
    <w:rsid w:val="00603052"/>
    <w:rsid w:val="00603B74"/>
    <w:rsid w:val="00604577"/>
    <w:rsid w:val="00607F94"/>
    <w:rsid w:val="00611333"/>
    <w:rsid w:val="00612674"/>
    <w:rsid w:val="00612DD6"/>
    <w:rsid w:val="00613993"/>
    <w:rsid w:val="00613FD8"/>
    <w:rsid w:val="006142B9"/>
    <w:rsid w:val="00615121"/>
    <w:rsid w:val="006151D7"/>
    <w:rsid w:val="0061532B"/>
    <w:rsid w:val="006153EE"/>
    <w:rsid w:val="006159A6"/>
    <w:rsid w:val="0061682A"/>
    <w:rsid w:val="006219FE"/>
    <w:rsid w:val="00621B7F"/>
    <w:rsid w:val="00622351"/>
    <w:rsid w:val="0062263E"/>
    <w:rsid w:val="006232AB"/>
    <w:rsid w:val="006238C3"/>
    <w:rsid w:val="0062418B"/>
    <w:rsid w:val="006242AF"/>
    <w:rsid w:val="00624E27"/>
    <w:rsid w:val="00625051"/>
    <w:rsid w:val="006278AD"/>
    <w:rsid w:val="006309B2"/>
    <w:rsid w:val="0063242A"/>
    <w:rsid w:val="00632A8B"/>
    <w:rsid w:val="00633ACC"/>
    <w:rsid w:val="006347AA"/>
    <w:rsid w:val="00634DA9"/>
    <w:rsid w:val="006359FA"/>
    <w:rsid w:val="00635EA6"/>
    <w:rsid w:val="00636730"/>
    <w:rsid w:val="006376CB"/>
    <w:rsid w:val="00640130"/>
    <w:rsid w:val="00640802"/>
    <w:rsid w:val="006416C6"/>
    <w:rsid w:val="00641FBE"/>
    <w:rsid w:val="00643281"/>
    <w:rsid w:val="00643B1D"/>
    <w:rsid w:val="00644B01"/>
    <w:rsid w:val="00644D63"/>
    <w:rsid w:val="006459FF"/>
    <w:rsid w:val="00647A4E"/>
    <w:rsid w:val="00647E9E"/>
    <w:rsid w:val="006512E9"/>
    <w:rsid w:val="00653582"/>
    <w:rsid w:val="00653F46"/>
    <w:rsid w:val="00657585"/>
    <w:rsid w:val="00660C5B"/>
    <w:rsid w:val="006624ED"/>
    <w:rsid w:val="00663A71"/>
    <w:rsid w:val="00664171"/>
    <w:rsid w:val="0066505D"/>
    <w:rsid w:val="00665477"/>
    <w:rsid w:val="00665C15"/>
    <w:rsid w:val="006660E4"/>
    <w:rsid w:val="00670BF4"/>
    <w:rsid w:val="006716B8"/>
    <w:rsid w:val="00673314"/>
    <w:rsid w:val="00674953"/>
    <w:rsid w:val="00681045"/>
    <w:rsid w:val="0068163B"/>
    <w:rsid w:val="00681967"/>
    <w:rsid w:val="00682EDC"/>
    <w:rsid w:val="0068315B"/>
    <w:rsid w:val="00683823"/>
    <w:rsid w:val="0068525D"/>
    <w:rsid w:val="00685B4A"/>
    <w:rsid w:val="006862A6"/>
    <w:rsid w:val="00686DFF"/>
    <w:rsid w:val="00687236"/>
    <w:rsid w:val="006875CF"/>
    <w:rsid w:val="00687E3C"/>
    <w:rsid w:val="0069056E"/>
    <w:rsid w:val="00691057"/>
    <w:rsid w:val="00693C09"/>
    <w:rsid w:val="00694E5C"/>
    <w:rsid w:val="00696B0B"/>
    <w:rsid w:val="00696FF4"/>
    <w:rsid w:val="006A2183"/>
    <w:rsid w:val="006A5834"/>
    <w:rsid w:val="006A6B01"/>
    <w:rsid w:val="006A74F8"/>
    <w:rsid w:val="006A7FB0"/>
    <w:rsid w:val="006B0FE6"/>
    <w:rsid w:val="006B2BE7"/>
    <w:rsid w:val="006B2F57"/>
    <w:rsid w:val="006B3000"/>
    <w:rsid w:val="006B3C01"/>
    <w:rsid w:val="006B4FD4"/>
    <w:rsid w:val="006B50B3"/>
    <w:rsid w:val="006B5552"/>
    <w:rsid w:val="006B6BE0"/>
    <w:rsid w:val="006C0A5D"/>
    <w:rsid w:val="006C2EAC"/>
    <w:rsid w:val="006C5FFB"/>
    <w:rsid w:val="006C66AC"/>
    <w:rsid w:val="006C7AF9"/>
    <w:rsid w:val="006C7F17"/>
    <w:rsid w:val="006D00D5"/>
    <w:rsid w:val="006D034F"/>
    <w:rsid w:val="006D07E6"/>
    <w:rsid w:val="006D1821"/>
    <w:rsid w:val="006D1DD3"/>
    <w:rsid w:val="006D4159"/>
    <w:rsid w:val="006D5464"/>
    <w:rsid w:val="006D5611"/>
    <w:rsid w:val="006D70A8"/>
    <w:rsid w:val="006E0DAF"/>
    <w:rsid w:val="006E1512"/>
    <w:rsid w:val="006E18F1"/>
    <w:rsid w:val="006E1BDD"/>
    <w:rsid w:val="006E210E"/>
    <w:rsid w:val="006E21BF"/>
    <w:rsid w:val="006E729F"/>
    <w:rsid w:val="006E7D85"/>
    <w:rsid w:val="006F2B97"/>
    <w:rsid w:val="006F4335"/>
    <w:rsid w:val="006F54C3"/>
    <w:rsid w:val="006F67CE"/>
    <w:rsid w:val="00700BAD"/>
    <w:rsid w:val="00702EAB"/>
    <w:rsid w:val="00703127"/>
    <w:rsid w:val="00703ABB"/>
    <w:rsid w:val="00706089"/>
    <w:rsid w:val="00706959"/>
    <w:rsid w:val="007078FC"/>
    <w:rsid w:val="0071147A"/>
    <w:rsid w:val="0071173F"/>
    <w:rsid w:val="00717183"/>
    <w:rsid w:val="007171AD"/>
    <w:rsid w:val="0071742E"/>
    <w:rsid w:val="0071747A"/>
    <w:rsid w:val="007177AF"/>
    <w:rsid w:val="00720E4A"/>
    <w:rsid w:val="00723274"/>
    <w:rsid w:val="0072401F"/>
    <w:rsid w:val="0072519D"/>
    <w:rsid w:val="00725588"/>
    <w:rsid w:val="0072620E"/>
    <w:rsid w:val="00730121"/>
    <w:rsid w:val="00730BA7"/>
    <w:rsid w:val="00731C3F"/>
    <w:rsid w:val="00734741"/>
    <w:rsid w:val="0073555C"/>
    <w:rsid w:val="00736482"/>
    <w:rsid w:val="00736AC9"/>
    <w:rsid w:val="00736DDD"/>
    <w:rsid w:val="00737A03"/>
    <w:rsid w:val="00740B9A"/>
    <w:rsid w:val="0074161E"/>
    <w:rsid w:val="00741CFB"/>
    <w:rsid w:val="00741DC3"/>
    <w:rsid w:val="00741F9A"/>
    <w:rsid w:val="00742B25"/>
    <w:rsid w:val="0074321E"/>
    <w:rsid w:val="00743851"/>
    <w:rsid w:val="007440E8"/>
    <w:rsid w:val="00744438"/>
    <w:rsid w:val="00750A76"/>
    <w:rsid w:val="00753EA3"/>
    <w:rsid w:val="0075417C"/>
    <w:rsid w:val="007542C6"/>
    <w:rsid w:val="00754796"/>
    <w:rsid w:val="007548E0"/>
    <w:rsid w:val="0075611A"/>
    <w:rsid w:val="00756CB0"/>
    <w:rsid w:val="00756E71"/>
    <w:rsid w:val="00757049"/>
    <w:rsid w:val="00757341"/>
    <w:rsid w:val="0076288C"/>
    <w:rsid w:val="00763813"/>
    <w:rsid w:val="00765A05"/>
    <w:rsid w:val="00766314"/>
    <w:rsid w:val="00766941"/>
    <w:rsid w:val="00770CF0"/>
    <w:rsid w:val="00770F1B"/>
    <w:rsid w:val="00771552"/>
    <w:rsid w:val="00772838"/>
    <w:rsid w:val="00772B0D"/>
    <w:rsid w:val="00773CBE"/>
    <w:rsid w:val="00774B55"/>
    <w:rsid w:val="007751C8"/>
    <w:rsid w:val="00776BB0"/>
    <w:rsid w:val="0077707D"/>
    <w:rsid w:val="00781902"/>
    <w:rsid w:val="00781DEE"/>
    <w:rsid w:val="0078213C"/>
    <w:rsid w:val="0078769E"/>
    <w:rsid w:val="007904B1"/>
    <w:rsid w:val="00790BA2"/>
    <w:rsid w:val="00790C60"/>
    <w:rsid w:val="00792B34"/>
    <w:rsid w:val="00792F34"/>
    <w:rsid w:val="00793925"/>
    <w:rsid w:val="0079480A"/>
    <w:rsid w:val="0079482C"/>
    <w:rsid w:val="00794E3E"/>
    <w:rsid w:val="007956A4"/>
    <w:rsid w:val="007971F7"/>
    <w:rsid w:val="00797E2E"/>
    <w:rsid w:val="007A016D"/>
    <w:rsid w:val="007A0D02"/>
    <w:rsid w:val="007A15D3"/>
    <w:rsid w:val="007A3104"/>
    <w:rsid w:val="007A34BE"/>
    <w:rsid w:val="007A6680"/>
    <w:rsid w:val="007A6B8E"/>
    <w:rsid w:val="007A74C7"/>
    <w:rsid w:val="007A766C"/>
    <w:rsid w:val="007A7C83"/>
    <w:rsid w:val="007B1AA6"/>
    <w:rsid w:val="007B1D29"/>
    <w:rsid w:val="007B2ADE"/>
    <w:rsid w:val="007B3731"/>
    <w:rsid w:val="007B37D2"/>
    <w:rsid w:val="007B5A87"/>
    <w:rsid w:val="007B5DC9"/>
    <w:rsid w:val="007B7242"/>
    <w:rsid w:val="007B7D0B"/>
    <w:rsid w:val="007C16A7"/>
    <w:rsid w:val="007C34B1"/>
    <w:rsid w:val="007C3A3D"/>
    <w:rsid w:val="007C3B1A"/>
    <w:rsid w:val="007C430F"/>
    <w:rsid w:val="007C5C9F"/>
    <w:rsid w:val="007C6812"/>
    <w:rsid w:val="007C6D79"/>
    <w:rsid w:val="007D05B0"/>
    <w:rsid w:val="007D0B56"/>
    <w:rsid w:val="007D1715"/>
    <w:rsid w:val="007D1947"/>
    <w:rsid w:val="007D32BA"/>
    <w:rsid w:val="007D36A1"/>
    <w:rsid w:val="007E0BB9"/>
    <w:rsid w:val="007E14A0"/>
    <w:rsid w:val="007E1982"/>
    <w:rsid w:val="007E1FD1"/>
    <w:rsid w:val="007E257B"/>
    <w:rsid w:val="007E53A1"/>
    <w:rsid w:val="007E5BD2"/>
    <w:rsid w:val="007E6518"/>
    <w:rsid w:val="007F1224"/>
    <w:rsid w:val="007F2E4C"/>
    <w:rsid w:val="007F6A79"/>
    <w:rsid w:val="007F6BF8"/>
    <w:rsid w:val="007F7A8D"/>
    <w:rsid w:val="007F7BFD"/>
    <w:rsid w:val="007F7F8B"/>
    <w:rsid w:val="00800540"/>
    <w:rsid w:val="00800DC1"/>
    <w:rsid w:val="00800F93"/>
    <w:rsid w:val="00801FCC"/>
    <w:rsid w:val="0080255D"/>
    <w:rsid w:val="0080368E"/>
    <w:rsid w:val="008039BF"/>
    <w:rsid w:val="00803E6D"/>
    <w:rsid w:val="008058BF"/>
    <w:rsid w:val="00805D8E"/>
    <w:rsid w:val="00806646"/>
    <w:rsid w:val="00806CA2"/>
    <w:rsid w:val="0081232E"/>
    <w:rsid w:val="008139ED"/>
    <w:rsid w:val="00814AE0"/>
    <w:rsid w:val="00815DD7"/>
    <w:rsid w:val="00815E08"/>
    <w:rsid w:val="008165FD"/>
    <w:rsid w:val="00817B45"/>
    <w:rsid w:val="00822C9A"/>
    <w:rsid w:val="008235F8"/>
    <w:rsid w:val="00823E3D"/>
    <w:rsid w:val="008247AA"/>
    <w:rsid w:val="00825E98"/>
    <w:rsid w:val="008267FB"/>
    <w:rsid w:val="00827BD3"/>
    <w:rsid w:val="00830F2D"/>
    <w:rsid w:val="0083195A"/>
    <w:rsid w:val="00831AFE"/>
    <w:rsid w:val="00833F41"/>
    <w:rsid w:val="00835F98"/>
    <w:rsid w:val="008379DF"/>
    <w:rsid w:val="00837E85"/>
    <w:rsid w:val="008409D5"/>
    <w:rsid w:val="00841831"/>
    <w:rsid w:val="0084188C"/>
    <w:rsid w:val="008419E2"/>
    <w:rsid w:val="00841AB1"/>
    <w:rsid w:val="0084291C"/>
    <w:rsid w:val="00842AD0"/>
    <w:rsid w:val="008449C4"/>
    <w:rsid w:val="00844D41"/>
    <w:rsid w:val="00845209"/>
    <w:rsid w:val="008474B8"/>
    <w:rsid w:val="0084799B"/>
    <w:rsid w:val="00847EFD"/>
    <w:rsid w:val="00850163"/>
    <w:rsid w:val="00850229"/>
    <w:rsid w:val="00851A0C"/>
    <w:rsid w:val="00851E6F"/>
    <w:rsid w:val="0085317C"/>
    <w:rsid w:val="00853CC2"/>
    <w:rsid w:val="00853D06"/>
    <w:rsid w:val="00855D36"/>
    <w:rsid w:val="008569D7"/>
    <w:rsid w:val="00856C08"/>
    <w:rsid w:val="00862D13"/>
    <w:rsid w:val="00863C58"/>
    <w:rsid w:val="0086646B"/>
    <w:rsid w:val="00867D46"/>
    <w:rsid w:val="008714EA"/>
    <w:rsid w:val="0087337D"/>
    <w:rsid w:val="008733BE"/>
    <w:rsid w:val="0087351D"/>
    <w:rsid w:val="00873B12"/>
    <w:rsid w:val="008750D2"/>
    <w:rsid w:val="00875A51"/>
    <w:rsid w:val="00876204"/>
    <w:rsid w:val="00881B6C"/>
    <w:rsid w:val="00884BA1"/>
    <w:rsid w:val="008867A5"/>
    <w:rsid w:val="0089138A"/>
    <w:rsid w:val="008917FD"/>
    <w:rsid w:val="008919F6"/>
    <w:rsid w:val="00891BBB"/>
    <w:rsid w:val="0089202E"/>
    <w:rsid w:val="00892330"/>
    <w:rsid w:val="00892B0E"/>
    <w:rsid w:val="00893938"/>
    <w:rsid w:val="0089442E"/>
    <w:rsid w:val="00894D46"/>
    <w:rsid w:val="0089605C"/>
    <w:rsid w:val="008973BF"/>
    <w:rsid w:val="00897871"/>
    <w:rsid w:val="00897D83"/>
    <w:rsid w:val="00897F32"/>
    <w:rsid w:val="008A10AF"/>
    <w:rsid w:val="008A113F"/>
    <w:rsid w:val="008A1256"/>
    <w:rsid w:val="008A19F6"/>
    <w:rsid w:val="008A20B7"/>
    <w:rsid w:val="008A2CE1"/>
    <w:rsid w:val="008A2E28"/>
    <w:rsid w:val="008A3643"/>
    <w:rsid w:val="008A46F0"/>
    <w:rsid w:val="008A4939"/>
    <w:rsid w:val="008A68A9"/>
    <w:rsid w:val="008A7400"/>
    <w:rsid w:val="008B028E"/>
    <w:rsid w:val="008B19F0"/>
    <w:rsid w:val="008B1CB8"/>
    <w:rsid w:val="008B421F"/>
    <w:rsid w:val="008B49B4"/>
    <w:rsid w:val="008B4E6E"/>
    <w:rsid w:val="008B6E16"/>
    <w:rsid w:val="008C15C2"/>
    <w:rsid w:val="008C1BCD"/>
    <w:rsid w:val="008C4739"/>
    <w:rsid w:val="008C5295"/>
    <w:rsid w:val="008C7B54"/>
    <w:rsid w:val="008D14F3"/>
    <w:rsid w:val="008D1CD8"/>
    <w:rsid w:val="008D25A8"/>
    <w:rsid w:val="008D2DB3"/>
    <w:rsid w:val="008D3CCC"/>
    <w:rsid w:val="008D3ECE"/>
    <w:rsid w:val="008D5D06"/>
    <w:rsid w:val="008E037F"/>
    <w:rsid w:val="008E0C79"/>
    <w:rsid w:val="008E0D30"/>
    <w:rsid w:val="008E254B"/>
    <w:rsid w:val="008E35A3"/>
    <w:rsid w:val="008E368B"/>
    <w:rsid w:val="008E607E"/>
    <w:rsid w:val="008E7CFA"/>
    <w:rsid w:val="008F02A2"/>
    <w:rsid w:val="008F0DC4"/>
    <w:rsid w:val="008F1C04"/>
    <w:rsid w:val="008F2612"/>
    <w:rsid w:val="008F64FE"/>
    <w:rsid w:val="00901EE2"/>
    <w:rsid w:val="00902D6F"/>
    <w:rsid w:val="00904E60"/>
    <w:rsid w:val="009052FD"/>
    <w:rsid w:val="009054DE"/>
    <w:rsid w:val="00906217"/>
    <w:rsid w:val="00911109"/>
    <w:rsid w:val="00911F81"/>
    <w:rsid w:val="00912147"/>
    <w:rsid w:val="00912576"/>
    <w:rsid w:val="00913353"/>
    <w:rsid w:val="00913E28"/>
    <w:rsid w:val="009143CD"/>
    <w:rsid w:val="009151B2"/>
    <w:rsid w:val="0091550E"/>
    <w:rsid w:val="009156D1"/>
    <w:rsid w:val="009156EE"/>
    <w:rsid w:val="00915F69"/>
    <w:rsid w:val="009167A5"/>
    <w:rsid w:val="009177AC"/>
    <w:rsid w:val="00920931"/>
    <w:rsid w:val="00920C2E"/>
    <w:rsid w:val="0092208B"/>
    <w:rsid w:val="00923995"/>
    <w:rsid w:val="009251E3"/>
    <w:rsid w:val="009277F6"/>
    <w:rsid w:val="009279B1"/>
    <w:rsid w:val="00930995"/>
    <w:rsid w:val="00930B20"/>
    <w:rsid w:val="00932AC3"/>
    <w:rsid w:val="00934CB3"/>
    <w:rsid w:val="009357AD"/>
    <w:rsid w:val="0093739A"/>
    <w:rsid w:val="00942533"/>
    <w:rsid w:val="009455A9"/>
    <w:rsid w:val="00946812"/>
    <w:rsid w:val="00953895"/>
    <w:rsid w:val="0095450E"/>
    <w:rsid w:val="0095657B"/>
    <w:rsid w:val="00957080"/>
    <w:rsid w:val="00957D49"/>
    <w:rsid w:val="009603B1"/>
    <w:rsid w:val="009606AA"/>
    <w:rsid w:val="00961D63"/>
    <w:rsid w:val="009622BA"/>
    <w:rsid w:val="0096304D"/>
    <w:rsid w:val="009635EB"/>
    <w:rsid w:val="00963E62"/>
    <w:rsid w:val="00965FD8"/>
    <w:rsid w:val="00970592"/>
    <w:rsid w:val="00971AD3"/>
    <w:rsid w:val="00973593"/>
    <w:rsid w:val="00973FC5"/>
    <w:rsid w:val="009744A7"/>
    <w:rsid w:val="00974F8C"/>
    <w:rsid w:val="00975073"/>
    <w:rsid w:val="009769B1"/>
    <w:rsid w:val="009775DE"/>
    <w:rsid w:val="009811DA"/>
    <w:rsid w:val="00983892"/>
    <w:rsid w:val="009845EF"/>
    <w:rsid w:val="009858A8"/>
    <w:rsid w:val="00985957"/>
    <w:rsid w:val="00985B05"/>
    <w:rsid w:val="00987A14"/>
    <w:rsid w:val="00987F46"/>
    <w:rsid w:val="009905C3"/>
    <w:rsid w:val="0099247B"/>
    <w:rsid w:val="00992963"/>
    <w:rsid w:val="009931C0"/>
    <w:rsid w:val="00993C5E"/>
    <w:rsid w:val="00995E83"/>
    <w:rsid w:val="00995EE1"/>
    <w:rsid w:val="009967BD"/>
    <w:rsid w:val="009974B6"/>
    <w:rsid w:val="00997FFD"/>
    <w:rsid w:val="009A051C"/>
    <w:rsid w:val="009A11B6"/>
    <w:rsid w:val="009A261C"/>
    <w:rsid w:val="009A4213"/>
    <w:rsid w:val="009B09D1"/>
    <w:rsid w:val="009B224F"/>
    <w:rsid w:val="009B28AE"/>
    <w:rsid w:val="009B2AE6"/>
    <w:rsid w:val="009B372A"/>
    <w:rsid w:val="009B453C"/>
    <w:rsid w:val="009B6243"/>
    <w:rsid w:val="009B6A56"/>
    <w:rsid w:val="009C0030"/>
    <w:rsid w:val="009C13EA"/>
    <w:rsid w:val="009C18CD"/>
    <w:rsid w:val="009C3DB7"/>
    <w:rsid w:val="009C50E7"/>
    <w:rsid w:val="009C6DF6"/>
    <w:rsid w:val="009C780E"/>
    <w:rsid w:val="009D1BF1"/>
    <w:rsid w:val="009D22C5"/>
    <w:rsid w:val="009D2337"/>
    <w:rsid w:val="009D2CB2"/>
    <w:rsid w:val="009D3C03"/>
    <w:rsid w:val="009D4452"/>
    <w:rsid w:val="009D4B85"/>
    <w:rsid w:val="009D575F"/>
    <w:rsid w:val="009D5870"/>
    <w:rsid w:val="009D5A05"/>
    <w:rsid w:val="009D69CD"/>
    <w:rsid w:val="009E04B4"/>
    <w:rsid w:val="009E1791"/>
    <w:rsid w:val="009E179B"/>
    <w:rsid w:val="009E28AF"/>
    <w:rsid w:val="009E4F7C"/>
    <w:rsid w:val="009E67ED"/>
    <w:rsid w:val="009F0554"/>
    <w:rsid w:val="009F0C38"/>
    <w:rsid w:val="009F1E1B"/>
    <w:rsid w:val="009F2D75"/>
    <w:rsid w:val="009F3835"/>
    <w:rsid w:val="009F495B"/>
    <w:rsid w:val="009F5B7A"/>
    <w:rsid w:val="009F63E9"/>
    <w:rsid w:val="009F6730"/>
    <w:rsid w:val="009F6D9C"/>
    <w:rsid w:val="009F73B9"/>
    <w:rsid w:val="009F7C5D"/>
    <w:rsid w:val="00A00F2E"/>
    <w:rsid w:val="00A0218B"/>
    <w:rsid w:val="00A05A1C"/>
    <w:rsid w:val="00A05BB0"/>
    <w:rsid w:val="00A063D4"/>
    <w:rsid w:val="00A06DE4"/>
    <w:rsid w:val="00A07012"/>
    <w:rsid w:val="00A07212"/>
    <w:rsid w:val="00A1053E"/>
    <w:rsid w:val="00A124F9"/>
    <w:rsid w:val="00A1282F"/>
    <w:rsid w:val="00A12AB6"/>
    <w:rsid w:val="00A1445C"/>
    <w:rsid w:val="00A15437"/>
    <w:rsid w:val="00A159D5"/>
    <w:rsid w:val="00A1692F"/>
    <w:rsid w:val="00A17D99"/>
    <w:rsid w:val="00A2085F"/>
    <w:rsid w:val="00A20AA1"/>
    <w:rsid w:val="00A210F8"/>
    <w:rsid w:val="00A229E4"/>
    <w:rsid w:val="00A23487"/>
    <w:rsid w:val="00A259D7"/>
    <w:rsid w:val="00A25A44"/>
    <w:rsid w:val="00A2634B"/>
    <w:rsid w:val="00A26F8F"/>
    <w:rsid w:val="00A31B17"/>
    <w:rsid w:val="00A33848"/>
    <w:rsid w:val="00A3465C"/>
    <w:rsid w:val="00A34B54"/>
    <w:rsid w:val="00A34DCA"/>
    <w:rsid w:val="00A35E77"/>
    <w:rsid w:val="00A3783A"/>
    <w:rsid w:val="00A37C14"/>
    <w:rsid w:val="00A412AB"/>
    <w:rsid w:val="00A41ABC"/>
    <w:rsid w:val="00A41D4B"/>
    <w:rsid w:val="00A429C6"/>
    <w:rsid w:val="00A43AA1"/>
    <w:rsid w:val="00A43D60"/>
    <w:rsid w:val="00A451BF"/>
    <w:rsid w:val="00A4538A"/>
    <w:rsid w:val="00A4563E"/>
    <w:rsid w:val="00A47BDB"/>
    <w:rsid w:val="00A50644"/>
    <w:rsid w:val="00A507C4"/>
    <w:rsid w:val="00A512E9"/>
    <w:rsid w:val="00A514B2"/>
    <w:rsid w:val="00A516A0"/>
    <w:rsid w:val="00A53696"/>
    <w:rsid w:val="00A54017"/>
    <w:rsid w:val="00A5428B"/>
    <w:rsid w:val="00A55836"/>
    <w:rsid w:val="00A57470"/>
    <w:rsid w:val="00A57E41"/>
    <w:rsid w:val="00A6044C"/>
    <w:rsid w:val="00A615A0"/>
    <w:rsid w:val="00A616C0"/>
    <w:rsid w:val="00A62068"/>
    <w:rsid w:val="00A6242A"/>
    <w:rsid w:val="00A624E8"/>
    <w:rsid w:val="00A62908"/>
    <w:rsid w:val="00A6315D"/>
    <w:rsid w:val="00A63893"/>
    <w:rsid w:val="00A63B34"/>
    <w:rsid w:val="00A640BE"/>
    <w:rsid w:val="00A64AFC"/>
    <w:rsid w:val="00A65452"/>
    <w:rsid w:val="00A65C5C"/>
    <w:rsid w:val="00A667B9"/>
    <w:rsid w:val="00A6706A"/>
    <w:rsid w:val="00A673A6"/>
    <w:rsid w:val="00A72367"/>
    <w:rsid w:val="00A72A13"/>
    <w:rsid w:val="00A734F7"/>
    <w:rsid w:val="00A77F78"/>
    <w:rsid w:val="00A80792"/>
    <w:rsid w:val="00A8104A"/>
    <w:rsid w:val="00A82DEA"/>
    <w:rsid w:val="00A83D36"/>
    <w:rsid w:val="00A877C5"/>
    <w:rsid w:val="00A9013E"/>
    <w:rsid w:val="00A90197"/>
    <w:rsid w:val="00A913EA"/>
    <w:rsid w:val="00A91472"/>
    <w:rsid w:val="00A91628"/>
    <w:rsid w:val="00A91B27"/>
    <w:rsid w:val="00A9329F"/>
    <w:rsid w:val="00A93389"/>
    <w:rsid w:val="00A938CD"/>
    <w:rsid w:val="00A94BC6"/>
    <w:rsid w:val="00A954C2"/>
    <w:rsid w:val="00A96554"/>
    <w:rsid w:val="00A97C00"/>
    <w:rsid w:val="00AA016A"/>
    <w:rsid w:val="00AA1272"/>
    <w:rsid w:val="00AA3C7D"/>
    <w:rsid w:val="00AA4BF0"/>
    <w:rsid w:val="00AA4F90"/>
    <w:rsid w:val="00AA605B"/>
    <w:rsid w:val="00AA6135"/>
    <w:rsid w:val="00AA678C"/>
    <w:rsid w:val="00AB121D"/>
    <w:rsid w:val="00AB29B4"/>
    <w:rsid w:val="00AB2BEC"/>
    <w:rsid w:val="00AB4632"/>
    <w:rsid w:val="00AB478B"/>
    <w:rsid w:val="00AB5E6A"/>
    <w:rsid w:val="00AB5FFB"/>
    <w:rsid w:val="00AB6A1E"/>
    <w:rsid w:val="00AB7129"/>
    <w:rsid w:val="00AC021F"/>
    <w:rsid w:val="00AC1A46"/>
    <w:rsid w:val="00AC47B8"/>
    <w:rsid w:val="00AC6006"/>
    <w:rsid w:val="00AC729B"/>
    <w:rsid w:val="00AD0115"/>
    <w:rsid w:val="00AD1110"/>
    <w:rsid w:val="00AD39A0"/>
    <w:rsid w:val="00AD5E23"/>
    <w:rsid w:val="00AD6303"/>
    <w:rsid w:val="00AD7189"/>
    <w:rsid w:val="00AD7AFA"/>
    <w:rsid w:val="00AE1831"/>
    <w:rsid w:val="00AE26A3"/>
    <w:rsid w:val="00AE28FD"/>
    <w:rsid w:val="00AE445F"/>
    <w:rsid w:val="00AE4D09"/>
    <w:rsid w:val="00AE604E"/>
    <w:rsid w:val="00AE6B25"/>
    <w:rsid w:val="00AE7894"/>
    <w:rsid w:val="00AF0045"/>
    <w:rsid w:val="00AF04F4"/>
    <w:rsid w:val="00AF0AE1"/>
    <w:rsid w:val="00AF0CD0"/>
    <w:rsid w:val="00AF2669"/>
    <w:rsid w:val="00AF29A9"/>
    <w:rsid w:val="00AF36DC"/>
    <w:rsid w:val="00AF443F"/>
    <w:rsid w:val="00AF6085"/>
    <w:rsid w:val="00AF6269"/>
    <w:rsid w:val="00AF6B17"/>
    <w:rsid w:val="00B00905"/>
    <w:rsid w:val="00B02AE9"/>
    <w:rsid w:val="00B03CAC"/>
    <w:rsid w:val="00B04B07"/>
    <w:rsid w:val="00B06E8F"/>
    <w:rsid w:val="00B07A95"/>
    <w:rsid w:val="00B10C1F"/>
    <w:rsid w:val="00B111EA"/>
    <w:rsid w:val="00B12985"/>
    <w:rsid w:val="00B1330C"/>
    <w:rsid w:val="00B13D25"/>
    <w:rsid w:val="00B167FF"/>
    <w:rsid w:val="00B172C1"/>
    <w:rsid w:val="00B1757A"/>
    <w:rsid w:val="00B17D28"/>
    <w:rsid w:val="00B2013C"/>
    <w:rsid w:val="00B20168"/>
    <w:rsid w:val="00B2016E"/>
    <w:rsid w:val="00B2099E"/>
    <w:rsid w:val="00B21108"/>
    <w:rsid w:val="00B22E75"/>
    <w:rsid w:val="00B22EA3"/>
    <w:rsid w:val="00B24746"/>
    <w:rsid w:val="00B25BD0"/>
    <w:rsid w:val="00B25F63"/>
    <w:rsid w:val="00B27BF9"/>
    <w:rsid w:val="00B301D0"/>
    <w:rsid w:val="00B3118B"/>
    <w:rsid w:val="00B31E62"/>
    <w:rsid w:val="00B32A7A"/>
    <w:rsid w:val="00B33311"/>
    <w:rsid w:val="00B33AFC"/>
    <w:rsid w:val="00B3476D"/>
    <w:rsid w:val="00B348A9"/>
    <w:rsid w:val="00B34958"/>
    <w:rsid w:val="00B35104"/>
    <w:rsid w:val="00B37849"/>
    <w:rsid w:val="00B40765"/>
    <w:rsid w:val="00B408DC"/>
    <w:rsid w:val="00B42029"/>
    <w:rsid w:val="00B4255C"/>
    <w:rsid w:val="00B43D9F"/>
    <w:rsid w:val="00B4496A"/>
    <w:rsid w:val="00B462B4"/>
    <w:rsid w:val="00B46C30"/>
    <w:rsid w:val="00B54FDA"/>
    <w:rsid w:val="00B5571B"/>
    <w:rsid w:val="00B57145"/>
    <w:rsid w:val="00B60240"/>
    <w:rsid w:val="00B602A1"/>
    <w:rsid w:val="00B61A69"/>
    <w:rsid w:val="00B61AD3"/>
    <w:rsid w:val="00B63092"/>
    <w:rsid w:val="00B722DF"/>
    <w:rsid w:val="00B72FFD"/>
    <w:rsid w:val="00B74589"/>
    <w:rsid w:val="00B74800"/>
    <w:rsid w:val="00B74872"/>
    <w:rsid w:val="00B74EC2"/>
    <w:rsid w:val="00B76CE1"/>
    <w:rsid w:val="00B801C6"/>
    <w:rsid w:val="00B828D0"/>
    <w:rsid w:val="00B82C01"/>
    <w:rsid w:val="00B83585"/>
    <w:rsid w:val="00B8383D"/>
    <w:rsid w:val="00B83C41"/>
    <w:rsid w:val="00B8434E"/>
    <w:rsid w:val="00B843CA"/>
    <w:rsid w:val="00B85FC8"/>
    <w:rsid w:val="00B86C04"/>
    <w:rsid w:val="00B870EF"/>
    <w:rsid w:val="00B904D0"/>
    <w:rsid w:val="00B91987"/>
    <w:rsid w:val="00B91F36"/>
    <w:rsid w:val="00B9208F"/>
    <w:rsid w:val="00B93C42"/>
    <w:rsid w:val="00B9454D"/>
    <w:rsid w:val="00B94A69"/>
    <w:rsid w:val="00B966AC"/>
    <w:rsid w:val="00B96D88"/>
    <w:rsid w:val="00B97701"/>
    <w:rsid w:val="00BA112C"/>
    <w:rsid w:val="00BA16CA"/>
    <w:rsid w:val="00BA67FA"/>
    <w:rsid w:val="00BA7196"/>
    <w:rsid w:val="00BA7FAA"/>
    <w:rsid w:val="00BA7FE2"/>
    <w:rsid w:val="00BB0520"/>
    <w:rsid w:val="00BB0C69"/>
    <w:rsid w:val="00BB15F5"/>
    <w:rsid w:val="00BB1759"/>
    <w:rsid w:val="00BB366C"/>
    <w:rsid w:val="00BC1684"/>
    <w:rsid w:val="00BC2C3D"/>
    <w:rsid w:val="00BC3187"/>
    <w:rsid w:val="00BC4E5C"/>
    <w:rsid w:val="00BC55B2"/>
    <w:rsid w:val="00BC7137"/>
    <w:rsid w:val="00BC7CD0"/>
    <w:rsid w:val="00BD0386"/>
    <w:rsid w:val="00BD2D89"/>
    <w:rsid w:val="00BD38D4"/>
    <w:rsid w:val="00BD46AD"/>
    <w:rsid w:val="00BD47D4"/>
    <w:rsid w:val="00BD517F"/>
    <w:rsid w:val="00BD60B0"/>
    <w:rsid w:val="00BD6768"/>
    <w:rsid w:val="00BD7E2C"/>
    <w:rsid w:val="00BE053C"/>
    <w:rsid w:val="00BE0AB0"/>
    <w:rsid w:val="00BE4ED5"/>
    <w:rsid w:val="00BE6854"/>
    <w:rsid w:val="00BE6F3A"/>
    <w:rsid w:val="00BF0B93"/>
    <w:rsid w:val="00BF2B81"/>
    <w:rsid w:val="00BF38BC"/>
    <w:rsid w:val="00BF3F2C"/>
    <w:rsid w:val="00BF5335"/>
    <w:rsid w:val="00BF776C"/>
    <w:rsid w:val="00C0078F"/>
    <w:rsid w:val="00C007B0"/>
    <w:rsid w:val="00C00916"/>
    <w:rsid w:val="00C028F3"/>
    <w:rsid w:val="00C0382D"/>
    <w:rsid w:val="00C049BD"/>
    <w:rsid w:val="00C05062"/>
    <w:rsid w:val="00C053D8"/>
    <w:rsid w:val="00C07607"/>
    <w:rsid w:val="00C07AAB"/>
    <w:rsid w:val="00C10007"/>
    <w:rsid w:val="00C117F6"/>
    <w:rsid w:val="00C13604"/>
    <w:rsid w:val="00C13E32"/>
    <w:rsid w:val="00C14354"/>
    <w:rsid w:val="00C152BC"/>
    <w:rsid w:val="00C2187B"/>
    <w:rsid w:val="00C22B2E"/>
    <w:rsid w:val="00C2504F"/>
    <w:rsid w:val="00C26B77"/>
    <w:rsid w:val="00C27179"/>
    <w:rsid w:val="00C27CC7"/>
    <w:rsid w:val="00C303A0"/>
    <w:rsid w:val="00C3088D"/>
    <w:rsid w:val="00C31796"/>
    <w:rsid w:val="00C334C0"/>
    <w:rsid w:val="00C33B10"/>
    <w:rsid w:val="00C35CB8"/>
    <w:rsid w:val="00C36834"/>
    <w:rsid w:val="00C40B66"/>
    <w:rsid w:val="00C42619"/>
    <w:rsid w:val="00C4308E"/>
    <w:rsid w:val="00C457E3"/>
    <w:rsid w:val="00C45C63"/>
    <w:rsid w:val="00C45E06"/>
    <w:rsid w:val="00C46C16"/>
    <w:rsid w:val="00C50D95"/>
    <w:rsid w:val="00C512DE"/>
    <w:rsid w:val="00C5465A"/>
    <w:rsid w:val="00C55F2E"/>
    <w:rsid w:val="00C56295"/>
    <w:rsid w:val="00C563E2"/>
    <w:rsid w:val="00C56A43"/>
    <w:rsid w:val="00C56E36"/>
    <w:rsid w:val="00C604FC"/>
    <w:rsid w:val="00C60C76"/>
    <w:rsid w:val="00C63245"/>
    <w:rsid w:val="00C65F48"/>
    <w:rsid w:val="00C66D7F"/>
    <w:rsid w:val="00C704B8"/>
    <w:rsid w:val="00C72079"/>
    <w:rsid w:val="00C7222B"/>
    <w:rsid w:val="00C736C0"/>
    <w:rsid w:val="00C73A8A"/>
    <w:rsid w:val="00C73BE8"/>
    <w:rsid w:val="00C740F6"/>
    <w:rsid w:val="00C742B3"/>
    <w:rsid w:val="00C759AE"/>
    <w:rsid w:val="00C762BA"/>
    <w:rsid w:val="00C76718"/>
    <w:rsid w:val="00C76F7A"/>
    <w:rsid w:val="00C7766C"/>
    <w:rsid w:val="00C832C6"/>
    <w:rsid w:val="00C85010"/>
    <w:rsid w:val="00C854EE"/>
    <w:rsid w:val="00C85C14"/>
    <w:rsid w:val="00C85DF8"/>
    <w:rsid w:val="00C868FC"/>
    <w:rsid w:val="00C86FD4"/>
    <w:rsid w:val="00C9098B"/>
    <w:rsid w:val="00C9191E"/>
    <w:rsid w:val="00C9541E"/>
    <w:rsid w:val="00C95D2A"/>
    <w:rsid w:val="00C9643B"/>
    <w:rsid w:val="00CA0CC5"/>
    <w:rsid w:val="00CA231D"/>
    <w:rsid w:val="00CA2FC6"/>
    <w:rsid w:val="00CA4369"/>
    <w:rsid w:val="00CA5912"/>
    <w:rsid w:val="00CA5B90"/>
    <w:rsid w:val="00CB0CA1"/>
    <w:rsid w:val="00CB516E"/>
    <w:rsid w:val="00CB637F"/>
    <w:rsid w:val="00CB6AC8"/>
    <w:rsid w:val="00CB77E8"/>
    <w:rsid w:val="00CB789F"/>
    <w:rsid w:val="00CB7A15"/>
    <w:rsid w:val="00CC620D"/>
    <w:rsid w:val="00CC719E"/>
    <w:rsid w:val="00CC78F7"/>
    <w:rsid w:val="00CD0342"/>
    <w:rsid w:val="00CD3B6A"/>
    <w:rsid w:val="00CD68F8"/>
    <w:rsid w:val="00CE18DE"/>
    <w:rsid w:val="00CE1DAF"/>
    <w:rsid w:val="00CE59C6"/>
    <w:rsid w:val="00CE6F31"/>
    <w:rsid w:val="00CE7DF9"/>
    <w:rsid w:val="00CF182D"/>
    <w:rsid w:val="00CF5B0E"/>
    <w:rsid w:val="00CF63BC"/>
    <w:rsid w:val="00CF6D16"/>
    <w:rsid w:val="00CF6D7A"/>
    <w:rsid w:val="00D00F52"/>
    <w:rsid w:val="00D03CF9"/>
    <w:rsid w:val="00D0467B"/>
    <w:rsid w:val="00D04F15"/>
    <w:rsid w:val="00D0605D"/>
    <w:rsid w:val="00D060A1"/>
    <w:rsid w:val="00D0795B"/>
    <w:rsid w:val="00D109E7"/>
    <w:rsid w:val="00D117CF"/>
    <w:rsid w:val="00D11906"/>
    <w:rsid w:val="00D11DB8"/>
    <w:rsid w:val="00D120A7"/>
    <w:rsid w:val="00D140A2"/>
    <w:rsid w:val="00D153C3"/>
    <w:rsid w:val="00D1561D"/>
    <w:rsid w:val="00D1579D"/>
    <w:rsid w:val="00D15A11"/>
    <w:rsid w:val="00D20268"/>
    <w:rsid w:val="00D20A34"/>
    <w:rsid w:val="00D21D07"/>
    <w:rsid w:val="00D22AA8"/>
    <w:rsid w:val="00D23D9B"/>
    <w:rsid w:val="00D24723"/>
    <w:rsid w:val="00D26BCF"/>
    <w:rsid w:val="00D276EB"/>
    <w:rsid w:val="00D313F1"/>
    <w:rsid w:val="00D32187"/>
    <w:rsid w:val="00D338B3"/>
    <w:rsid w:val="00D34234"/>
    <w:rsid w:val="00D408CE"/>
    <w:rsid w:val="00D4175D"/>
    <w:rsid w:val="00D41802"/>
    <w:rsid w:val="00D42CF6"/>
    <w:rsid w:val="00D43C7F"/>
    <w:rsid w:val="00D4517C"/>
    <w:rsid w:val="00D469E2"/>
    <w:rsid w:val="00D47B8A"/>
    <w:rsid w:val="00D50AE6"/>
    <w:rsid w:val="00D522D8"/>
    <w:rsid w:val="00D52FE1"/>
    <w:rsid w:val="00D55767"/>
    <w:rsid w:val="00D5598B"/>
    <w:rsid w:val="00D55DBF"/>
    <w:rsid w:val="00D55E04"/>
    <w:rsid w:val="00D568CC"/>
    <w:rsid w:val="00D56D04"/>
    <w:rsid w:val="00D56F46"/>
    <w:rsid w:val="00D57DCB"/>
    <w:rsid w:val="00D61182"/>
    <w:rsid w:val="00D61A3F"/>
    <w:rsid w:val="00D62B42"/>
    <w:rsid w:val="00D63F15"/>
    <w:rsid w:val="00D67BC4"/>
    <w:rsid w:val="00D737FF"/>
    <w:rsid w:val="00D74084"/>
    <w:rsid w:val="00D756E9"/>
    <w:rsid w:val="00D7579E"/>
    <w:rsid w:val="00D80E33"/>
    <w:rsid w:val="00D811EC"/>
    <w:rsid w:val="00D8309F"/>
    <w:rsid w:val="00D839CA"/>
    <w:rsid w:val="00D84342"/>
    <w:rsid w:val="00D86130"/>
    <w:rsid w:val="00D86209"/>
    <w:rsid w:val="00D868BF"/>
    <w:rsid w:val="00D87194"/>
    <w:rsid w:val="00D8729C"/>
    <w:rsid w:val="00D87CF2"/>
    <w:rsid w:val="00D90A62"/>
    <w:rsid w:val="00D92D9F"/>
    <w:rsid w:val="00D93A7F"/>
    <w:rsid w:val="00D93E72"/>
    <w:rsid w:val="00D947EA"/>
    <w:rsid w:val="00DA3B6A"/>
    <w:rsid w:val="00DA53C2"/>
    <w:rsid w:val="00DA5867"/>
    <w:rsid w:val="00DA6087"/>
    <w:rsid w:val="00DA74F4"/>
    <w:rsid w:val="00DB0771"/>
    <w:rsid w:val="00DB0F73"/>
    <w:rsid w:val="00DB1B63"/>
    <w:rsid w:val="00DB2F13"/>
    <w:rsid w:val="00DB4679"/>
    <w:rsid w:val="00DB5085"/>
    <w:rsid w:val="00DB5858"/>
    <w:rsid w:val="00DB58B2"/>
    <w:rsid w:val="00DC220B"/>
    <w:rsid w:val="00DC2BD2"/>
    <w:rsid w:val="00DC3B63"/>
    <w:rsid w:val="00DC4C97"/>
    <w:rsid w:val="00DC57B6"/>
    <w:rsid w:val="00DC5F70"/>
    <w:rsid w:val="00DC6CB1"/>
    <w:rsid w:val="00DD0094"/>
    <w:rsid w:val="00DD1C22"/>
    <w:rsid w:val="00DD3A1B"/>
    <w:rsid w:val="00DD3D16"/>
    <w:rsid w:val="00DD60BE"/>
    <w:rsid w:val="00DD6A39"/>
    <w:rsid w:val="00DD6FAF"/>
    <w:rsid w:val="00DD7180"/>
    <w:rsid w:val="00DE1618"/>
    <w:rsid w:val="00DE1F67"/>
    <w:rsid w:val="00DE2C91"/>
    <w:rsid w:val="00DE2E65"/>
    <w:rsid w:val="00DE399C"/>
    <w:rsid w:val="00DE39B7"/>
    <w:rsid w:val="00DE43D8"/>
    <w:rsid w:val="00DE511A"/>
    <w:rsid w:val="00DE5195"/>
    <w:rsid w:val="00DE659E"/>
    <w:rsid w:val="00DE65F0"/>
    <w:rsid w:val="00DE68C7"/>
    <w:rsid w:val="00DE6B91"/>
    <w:rsid w:val="00DE6D69"/>
    <w:rsid w:val="00DE7991"/>
    <w:rsid w:val="00DE7EA3"/>
    <w:rsid w:val="00DF0C9B"/>
    <w:rsid w:val="00DF22D1"/>
    <w:rsid w:val="00DF22E7"/>
    <w:rsid w:val="00DF4A0B"/>
    <w:rsid w:val="00DF4AF2"/>
    <w:rsid w:val="00DF4F78"/>
    <w:rsid w:val="00DF51DE"/>
    <w:rsid w:val="00DF5B9E"/>
    <w:rsid w:val="00DF5C4D"/>
    <w:rsid w:val="00DF7713"/>
    <w:rsid w:val="00DF7A48"/>
    <w:rsid w:val="00E003B1"/>
    <w:rsid w:val="00E01CD2"/>
    <w:rsid w:val="00E02CDF"/>
    <w:rsid w:val="00E03AA6"/>
    <w:rsid w:val="00E04238"/>
    <w:rsid w:val="00E0569A"/>
    <w:rsid w:val="00E05AEE"/>
    <w:rsid w:val="00E06DAC"/>
    <w:rsid w:val="00E0751B"/>
    <w:rsid w:val="00E07FCC"/>
    <w:rsid w:val="00E105C1"/>
    <w:rsid w:val="00E1120C"/>
    <w:rsid w:val="00E11DCD"/>
    <w:rsid w:val="00E1200E"/>
    <w:rsid w:val="00E129D7"/>
    <w:rsid w:val="00E12B11"/>
    <w:rsid w:val="00E1372E"/>
    <w:rsid w:val="00E15EEE"/>
    <w:rsid w:val="00E1646E"/>
    <w:rsid w:val="00E2234F"/>
    <w:rsid w:val="00E2246F"/>
    <w:rsid w:val="00E228E8"/>
    <w:rsid w:val="00E24AF8"/>
    <w:rsid w:val="00E26AED"/>
    <w:rsid w:val="00E26BDF"/>
    <w:rsid w:val="00E3064C"/>
    <w:rsid w:val="00E31099"/>
    <w:rsid w:val="00E319D1"/>
    <w:rsid w:val="00E33259"/>
    <w:rsid w:val="00E34262"/>
    <w:rsid w:val="00E352B5"/>
    <w:rsid w:val="00E3570F"/>
    <w:rsid w:val="00E36068"/>
    <w:rsid w:val="00E36C43"/>
    <w:rsid w:val="00E40565"/>
    <w:rsid w:val="00E40626"/>
    <w:rsid w:val="00E4261B"/>
    <w:rsid w:val="00E44B03"/>
    <w:rsid w:val="00E452DC"/>
    <w:rsid w:val="00E455F8"/>
    <w:rsid w:val="00E4581C"/>
    <w:rsid w:val="00E50029"/>
    <w:rsid w:val="00E501F1"/>
    <w:rsid w:val="00E507E3"/>
    <w:rsid w:val="00E50EC1"/>
    <w:rsid w:val="00E50FB9"/>
    <w:rsid w:val="00E51CF0"/>
    <w:rsid w:val="00E51D77"/>
    <w:rsid w:val="00E51EFC"/>
    <w:rsid w:val="00E52E2A"/>
    <w:rsid w:val="00E561F8"/>
    <w:rsid w:val="00E567BD"/>
    <w:rsid w:val="00E57A73"/>
    <w:rsid w:val="00E57B9D"/>
    <w:rsid w:val="00E6134D"/>
    <w:rsid w:val="00E62341"/>
    <w:rsid w:val="00E62F9B"/>
    <w:rsid w:val="00E677FF"/>
    <w:rsid w:val="00E72515"/>
    <w:rsid w:val="00E72AF0"/>
    <w:rsid w:val="00E72E1F"/>
    <w:rsid w:val="00E74760"/>
    <w:rsid w:val="00E760D1"/>
    <w:rsid w:val="00E800B2"/>
    <w:rsid w:val="00E80F89"/>
    <w:rsid w:val="00E811CE"/>
    <w:rsid w:val="00E82313"/>
    <w:rsid w:val="00E8233A"/>
    <w:rsid w:val="00E85432"/>
    <w:rsid w:val="00E864D3"/>
    <w:rsid w:val="00E8718D"/>
    <w:rsid w:val="00E906C5"/>
    <w:rsid w:val="00E906CF"/>
    <w:rsid w:val="00E91A1A"/>
    <w:rsid w:val="00E91B52"/>
    <w:rsid w:val="00E9240B"/>
    <w:rsid w:val="00E9248E"/>
    <w:rsid w:val="00E93D2F"/>
    <w:rsid w:val="00EA163E"/>
    <w:rsid w:val="00EA2189"/>
    <w:rsid w:val="00EA220D"/>
    <w:rsid w:val="00EA297A"/>
    <w:rsid w:val="00EA2B8F"/>
    <w:rsid w:val="00EA3632"/>
    <w:rsid w:val="00EA37B1"/>
    <w:rsid w:val="00EA4409"/>
    <w:rsid w:val="00EA50A6"/>
    <w:rsid w:val="00EA5AF0"/>
    <w:rsid w:val="00EA62A8"/>
    <w:rsid w:val="00EA74DA"/>
    <w:rsid w:val="00EA76A8"/>
    <w:rsid w:val="00EB1808"/>
    <w:rsid w:val="00EB1A37"/>
    <w:rsid w:val="00EB262D"/>
    <w:rsid w:val="00EB2F69"/>
    <w:rsid w:val="00EB4184"/>
    <w:rsid w:val="00EB60DD"/>
    <w:rsid w:val="00EB6402"/>
    <w:rsid w:val="00EB6940"/>
    <w:rsid w:val="00EB6949"/>
    <w:rsid w:val="00EB76D5"/>
    <w:rsid w:val="00EB7734"/>
    <w:rsid w:val="00EB79A7"/>
    <w:rsid w:val="00EC036B"/>
    <w:rsid w:val="00EC13E7"/>
    <w:rsid w:val="00EC41BB"/>
    <w:rsid w:val="00EC4AF0"/>
    <w:rsid w:val="00EC6045"/>
    <w:rsid w:val="00EC6D48"/>
    <w:rsid w:val="00EC7D74"/>
    <w:rsid w:val="00ED0938"/>
    <w:rsid w:val="00ED2393"/>
    <w:rsid w:val="00ED296E"/>
    <w:rsid w:val="00ED31E9"/>
    <w:rsid w:val="00ED489B"/>
    <w:rsid w:val="00ED513F"/>
    <w:rsid w:val="00ED5973"/>
    <w:rsid w:val="00EE0744"/>
    <w:rsid w:val="00EE0CB4"/>
    <w:rsid w:val="00EE1A3E"/>
    <w:rsid w:val="00EE1A45"/>
    <w:rsid w:val="00EE2121"/>
    <w:rsid w:val="00EE3734"/>
    <w:rsid w:val="00EE3981"/>
    <w:rsid w:val="00EE5769"/>
    <w:rsid w:val="00EE6966"/>
    <w:rsid w:val="00EE7157"/>
    <w:rsid w:val="00EE77E0"/>
    <w:rsid w:val="00EE7CB0"/>
    <w:rsid w:val="00EE7FCA"/>
    <w:rsid w:val="00EF0041"/>
    <w:rsid w:val="00EF0210"/>
    <w:rsid w:val="00EF03A0"/>
    <w:rsid w:val="00EF0C9C"/>
    <w:rsid w:val="00EF0F12"/>
    <w:rsid w:val="00EF3D97"/>
    <w:rsid w:val="00EF4B7E"/>
    <w:rsid w:val="00EF61C1"/>
    <w:rsid w:val="00EF69B9"/>
    <w:rsid w:val="00EF75AD"/>
    <w:rsid w:val="00EF7990"/>
    <w:rsid w:val="00F00369"/>
    <w:rsid w:val="00F00966"/>
    <w:rsid w:val="00F027D5"/>
    <w:rsid w:val="00F03A71"/>
    <w:rsid w:val="00F0616B"/>
    <w:rsid w:val="00F1147A"/>
    <w:rsid w:val="00F137A6"/>
    <w:rsid w:val="00F14777"/>
    <w:rsid w:val="00F2012B"/>
    <w:rsid w:val="00F202D0"/>
    <w:rsid w:val="00F2062D"/>
    <w:rsid w:val="00F21E96"/>
    <w:rsid w:val="00F2293C"/>
    <w:rsid w:val="00F22DEC"/>
    <w:rsid w:val="00F26972"/>
    <w:rsid w:val="00F27E98"/>
    <w:rsid w:val="00F30216"/>
    <w:rsid w:val="00F3118F"/>
    <w:rsid w:val="00F314B8"/>
    <w:rsid w:val="00F32A83"/>
    <w:rsid w:val="00F3308D"/>
    <w:rsid w:val="00F35123"/>
    <w:rsid w:val="00F36B3B"/>
    <w:rsid w:val="00F455EB"/>
    <w:rsid w:val="00F46DEC"/>
    <w:rsid w:val="00F473A4"/>
    <w:rsid w:val="00F50913"/>
    <w:rsid w:val="00F5106C"/>
    <w:rsid w:val="00F51A33"/>
    <w:rsid w:val="00F52A1D"/>
    <w:rsid w:val="00F53104"/>
    <w:rsid w:val="00F53FF5"/>
    <w:rsid w:val="00F54508"/>
    <w:rsid w:val="00F579BC"/>
    <w:rsid w:val="00F60D88"/>
    <w:rsid w:val="00F6198F"/>
    <w:rsid w:val="00F63653"/>
    <w:rsid w:val="00F64FD2"/>
    <w:rsid w:val="00F70B1C"/>
    <w:rsid w:val="00F70D31"/>
    <w:rsid w:val="00F712BB"/>
    <w:rsid w:val="00F72858"/>
    <w:rsid w:val="00F72E89"/>
    <w:rsid w:val="00F72EFF"/>
    <w:rsid w:val="00F73557"/>
    <w:rsid w:val="00F74C4C"/>
    <w:rsid w:val="00F75878"/>
    <w:rsid w:val="00F809D1"/>
    <w:rsid w:val="00F81BD9"/>
    <w:rsid w:val="00F82155"/>
    <w:rsid w:val="00F825FD"/>
    <w:rsid w:val="00F8293D"/>
    <w:rsid w:val="00F83941"/>
    <w:rsid w:val="00F84742"/>
    <w:rsid w:val="00F86B54"/>
    <w:rsid w:val="00F8710E"/>
    <w:rsid w:val="00F87452"/>
    <w:rsid w:val="00F87CCC"/>
    <w:rsid w:val="00F91128"/>
    <w:rsid w:val="00F9382E"/>
    <w:rsid w:val="00F96176"/>
    <w:rsid w:val="00F96732"/>
    <w:rsid w:val="00F97C33"/>
    <w:rsid w:val="00FA00E9"/>
    <w:rsid w:val="00FA12AF"/>
    <w:rsid w:val="00FA135C"/>
    <w:rsid w:val="00FA1522"/>
    <w:rsid w:val="00FA517B"/>
    <w:rsid w:val="00FA5868"/>
    <w:rsid w:val="00FA599A"/>
    <w:rsid w:val="00FA5BE3"/>
    <w:rsid w:val="00FA66DB"/>
    <w:rsid w:val="00FA68C3"/>
    <w:rsid w:val="00FA7A16"/>
    <w:rsid w:val="00FB0AFA"/>
    <w:rsid w:val="00FB151A"/>
    <w:rsid w:val="00FB2E2E"/>
    <w:rsid w:val="00FB2E67"/>
    <w:rsid w:val="00FB2E85"/>
    <w:rsid w:val="00FB3769"/>
    <w:rsid w:val="00FB3E03"/>
    <w:rsid w:val="00FB53AB"/>
    <w:rsid w:val="00FB7BAE"/>
    <w:rsid w:val="00FB7E48"/>
    <w:rsid w:val="00FC0EFF"/>
    <w:rsid w:val="00FC0F96"/>
    <w:rsid w:val="00FC1079"/>
    <w:rsid w:val="00FC1325"/>
    <w:rsid w:val="00FC158C"/>
    <w:rsid w:val="00FC31FA"/>
    <w:rsid w:val="00FC3610"/>
    <w:rsid w:val="00FC3D86"/>
    <w:rsid w:val="00FC4649"/>
    <w:rsid w:val="00FC46C5"/>
    <w:rsid w:val="00FC7791"/>
    <w:rsid w:val="00FD07FA"/>
    <w:rsid w:val="00FD0F62"/>
    <w:rsid w:val="00FD12AE"/>
    <w:rsid w:val="00FD1568"/>
    <w:rsid w:val="00FD2233"/>
    <w:rsid w:val="00FD2FEE"/>
    <w:rsid w:val="00FD305D"/>
    <w:rsid w:val="00FD35D6"/>
    <w:rsid w:val="00FD3767"/>
    <w:rsid w:val="00FD3AA8"/>
    <w:rsid w:val="00FD450B"/>
    <w:rsid w:val="00FD5225"/>
    <w:rsid w:val="00FD5B80"/>
    <w:rsid w:val="00FD5DA6"/>
    <w:rsid w:val="00FD7E09"/>
    <w:rsid w:val="00FE05D0"/>
    <w:rsid w:val="00FE0BFC"/>
    <w:rsid w:val="00FE2C6E"/>
    <w:rsid w:val="00FE4C77"/>
    <w:rsid w:val="00FE7818"/>
    <w:rsid w:val="00FE7855"/>
    <w:rsid w:val="00FF017B"/>
    <w:rsid w:val="00FF11A6"/>
    <w:rsid w:val="00FF165A"/>
    <w:rsid w:val="00FF17C4"/>
    <w:rsid w:val="00FF2D67"/>
    <w:rsid w:val="00FF2DC6"/>
    <w:rsid w:val="00FF36A5"/>
    <w:rsid w:val="00FF4BDD"/>
    <w:rsid w:val="00FF52C8"/>
    <w:rsid w:val="00FF6900"/>
    <w:rsid w:val="0A460851"/>
    <w:rsid w:val="11CA5513"/>
    <w:rsid w:val="26135E8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C75C9"/>
  <w15:docId w15:val="{2EA2CF31-D6BB-4AE7-A6B2-F579955FD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CD0"/>
    <w:pPr>
      <w:spacing w:after="0" w:line="240" w:lineRule="atLeast"/>
    </w:pPr>
    <w:rPr>
      <w:rFonts w:ascii="Calibri" w:eastAsia="Times New Roman" w:hAnsi="Calibri" w:cs="Calibri"/>
      <w:sz w:val="24"/>
      <w:szCs w:val="20"/>
      <w:lang w:eastAsia="nb-NO"/>
    </w:rPr>
  </w:style>
  <w:style w:type="paragraph" w:styleId="Overskrift1">
    <w:name w:val="heading 1"/>
    <w:basedOn w:val="Normal"/>
    <w:next w:val="Normal"/>
    <w:link w:val="Overskrift1Tegn"/>
    <w:qFormat/>
    <w:rsid w:val="001B2B21"/>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132EE9"/>
    <w:pPr>
      <w:keepNext/>
      <w:numPr>
        <w:ilvl w:val="1"/>
        <w:numId w:val="1"/>
      </w:numPr>
      <w:spacing w:before="120" w:after="60"/>
      <w:outlineLvl w:val="1"/>
    </w:pPr>
  </w:style>
  <w:style w:type="paragraph" w:styleId="Overskrift3">
    <w:name w:val="heading 3"/>
    <w:basedOn w:val="Normal"/>
    <w:next w:val="Normal"/>
    <w:link w:val="Overskrift3Tegn"/>
    <w:uiPriority w:val="9"/>
    <w:qFormat/>
    <w:rsid w:val="00B2016E"/>
    <w:pPr>
      <w:keepNext/>
      <w:numPr>
        <w:ilvl w:val="2"/>
        <w:numId w:val="1"/>
      </w:numPr>
      <w:spacing w:before="120" w:after="60"/>
      <w:outlineLvl w:val="2"/>
    </w:pPr>
    <w:rPr>
      <w:rFonts w:ascii="Arial" w:hAnsi="Arial"/>
    </w:rPr>
  </w:style>
  <w:style w:type="paragraph" w:styleId="Overskrift4">
    <w:name w:val="heading 4"/>
    <w:basedOn w:val="Normal"/>
    <w:next w:val="Normal"/>
    <w:link w:val="Overskrift4Tegn"/>
    <w:qFormat/>
    <w:rsid w:val="00B2016E"/>
    <w:pPr>
      <w:keepNext/>
      <w:numPr>
        <w:ilvl w:val="3"/>
        <w:numId w:val="1"/>
      </w:numPr>
      <w:spacing w:before="240" w:after="60"/>
      <w:outlineLvl w:val="3"/>
    </w:pPr>
    <w:rPr>
      <w:b/>
      <w:i/>
    </w:rPr>
  </w:style>
  <w:style w:type="paragraph" w:styleId="Overskrift5">
    <w:name w:val="heading 5"/>
    <w:basedOn w:val="Normal"/>
    <w:next w:val="Normal"/>
    <w:link w:val="Overskrift5Tegn"/>
    <w:qFormat/>
    <w:rsid w:val="00B2016E"/>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B2016E"/>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B2016E"/>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B2016E"/>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B2016E"/>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B2B21"/>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uiPriority w:val="9"/>
    <w:rsid w:val="00132EE9"/>
    <w:rPr>
      <w:rFonts w:eastAsia="Times New Roman" w:cs="Times New Roman"/>
      <w:sz w:val="24"/>
      <w:szCs w:val="20"/>
      <w:lang w:eastAsia="nb-NO"/>
    </w:rPr>
  </w:style>
  <w:style w:type="character" w:customStyle="1" w:styleId="Overskrift3Tegn">
    <w:name w:val="Overskrift 3 Tegn"/>
    <w:basedOn w:val="Standardskriftforavsnitt"/>
    <w:link w:val="Overskrift3"/>
    <w:uiPriority w:val="9"/>
    <w:rsid w:val="00B2016E"/>
    <w:rPr>
      <w:rFonts w:ascii="Arial" w:eastAsia="Times New Roman" w:hAnsi="Arial" w:cs="Times New Roman"/>
      <w:sz w:val="24"/>
      <w:szCs w:val="20"/>
      <w:lang w:eastAsia="nb-NO"/>
    </w:rPr>
  </w:style>
  <w:style w:type="character" w:customStyle="1" w:styleId="Overskrift4Tegn">
    <w:name w:val="Overskrift 4 Tegn"/>
    <w:basedOn w:val="Standardskriftforavsnitt"/>
    <w:link w:val="Overskrift4"/>
    <w:rsid w:val="00B2016E"/>
    <w:rPr>
      <w:rFonts w:eastAsia="Times New Roman" w:cs="Times New Roman"/>
      <w:b/>
      <w:i/>
      <w:sz w:val="24"/>
      <w:szCs w:val="20"/>
      <w:lang w:eastAsia="nb-NO"/>
    </w:rPr>
  </w:style>
  <w:style w:type="character" w:customStyle="1" w:styleId="Overskrift5Tegn">
    <w:name w:val="Overskrift 5 Tegn"/>
    <w:basedOn w:val="Standardskriftforavsnitt"/>
    <w:link w:val="Overskrift5"/>
    <w:rsid w:val="00B2016E"/>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B2016E"/>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B2016E"/>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B2016E"/>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B2016E"/>
    <w:rPr>
      <w:rFonts w:ascii="Arial" w:eastAsia="Times New Roman" w:hAnsi="Arial" w:cs="Times New Roman"/>
      <w:i/>
      <w:sz w:val="18"/>
      <w:szCs w:val="20"/>
      <w:lang w:eastAsia="nb-NO"/>
    </w:rPr>
  </w:style>
  <w:style w:type="paragraph" w:styleId="Bunntekst">
    <w:name w:val="footer"/>
    <w:basedOn w:val="Normal"/>
    <w:link w:val="BunntekstTegn"/>
    <w:rsid w:val="00B2016E"/>
    <w:pPr>
      <w:tabs>
        <w:tab w:val="center" w:pos="4536"/>
        <w:tab w:val="right" w:pos="9072"/>
      </w:tabs>
    </w:pPr>
    <w:rPr>
      <w:sz w:val="20"/>
    </w:rPr>
  </w:style>
  <w:style w:type="character" w:customStyle="1" w:styleId="BunntekstTegn">
    <w:name w:val="Bunntekst Tegn"/>
    <w:basedOn w:val="Standardskriftforavsnitt"/>
    <w:link w:val="Bunntekst"/>
    <w:rsid w:val="00B2016E"/>
    <w:rPr>
      <w:rFonts w:ascii="Times New Roman" w:eastAsia="Times New Roman" w:hAnsi="Times New Roman" w:cs="Times New Roman"/>
      <w:sz w:val="20"/>
      <w:szCs w:val="20"/>
      <w:lang w:eastAsia="nb-NO"/>
    </w:rPr>
  </w:style>
  <w:style w:type="character" w:styleId="Hyperkobling">
    <w:name w:val="Hyperlink"/>
    <w:uiPriority w:val="99"/>
    <w:rsid w:val="00B2016E"/>
    <w:rPr>
      <w:color w:val="0000FF"/>
      <w:u w:val="single"/>
    </w:rPr>
  </w:style>
  <w:style w:type="paragraph" w:styleId="INNH1">
    <w:name w:val="toc 1"/>
    <w:basedOn w:val="Normal"/>
    <w:next w:val="Normal"/>
    <w:uiPriority w:val="39"/>
    <w:rsid w:val="00B2016E"/>
    <w:pPr>
      <w:spacing w:before="240" w:after="120"/>
    </w:pPr>
    <w:rPr>
      <w:rFonts w:cstheme="minorHAnsi"/>
      <w:b/>
      <w:bCs/>
      <w:sz w:val="20"/>
    </w:rPr>
  </w:style>
  <w:style w:type="paragraph" w:styleId="Topptekst">
    <w:name w:val="header"/>
    <w:basedOn w:val="Normal"/>
    <w:link w:val="TopptekstTegn"/>
    <w:uiPriority w:val="99"/>
    <w:rsid w:val="00B2016E"/>
    <w:pPr>
      <w:tabs>
        <w:tab w:val="center" w:pos="4536"/>
        <w:tab w:val="right" w:pos="9072"/>
      </w:tabs>
    </w:pPr>
    <w:rPr>
      <w:sz w:val="20"/>
    </w:rPr>
  </w:style>
  <w:style w:type="character" w:customStyle="1" w:styleId="TopptekstTegn">
    <w:name w:val="Topptekst Tegn"/>
    <w:basedOn w:val="Standardskriftforavsnitt"/>
    <w:link w:val="Topptekst"/>
    <w:uiPriority w:val="99"/>
    <w:rsid w:val="00B2016E"/>
    <w:rPr>
      <w:rFonts w:ascii="Times New Roman" w:eastAsia="Times New Roman" w:hAnsi="Times New Roman" w:cs="Times New Roman"/>
      <w:sz w:val="20"/>
      <w:szCs w:val="20"/>
      <w:lang w:eastAsia="nb-NO"/>
    </w:rPr>
  </w:style>
  <w:style w:type="table" w:styleId="Tabellrutenett">
    <w:name w:val="Table Grid"/>
    <w:basedOn w:val="Vanligtabell"/>
    <w:uiPriority w:val="59"/>
    <w:rsid w:val="00B2016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B2016E"/>
    <w:pPr>
      <w:ind w:left="720"/>
      <w:contextualSpacing/>
    </w:pPr>
  </w:style>
  <w:style w:type="character" w:styleId="Merknadsreferanse">
    <w:name w:val="annotation reference"/>
    <w:basedOn w:val="Standardskriftforavsnitt"/>
    <w:uiPriority w:val="99"/>
    <w:semiHidden/>
    <w:unhideWhenUsed/>
    <w:rsid w:val="00B2016E"/>
    <w:rPr>
      <w:sz w:val="16"/>
      <w:szCs w:val="16"/>
    </w:rPr>
  </w:style>
  <w:style w:type="paragraph" w:styleId="Merknadstekst">
    <w:name w:val="annotation text"/>
    <w:basedOn w:val="Normal"/>
    <w:link w:val="MerknadstekstTegn"/>
    <w:uiPriority w:val="99"/>
    <w:unhideWhenUsed/>
    <w:rsid w:val="00B2016E"/>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B2016E"/>
    <w:rPr>
      <w:sz w:val="20"/>
      <w:szCs w:val="20"/>
      <w:lang w:val="da-DK"/>
    </w:rPr>
  </w:style>
  <w:style w:type="paragraph" w:styleId="Bobletekst">
    <w:name w:val="Balloon Text"/>
    <w:basedOn w:val="Normal"/>
    <w:link w:val="BobletekstTegn"/>
    <w:uiPriority w:val="99"/>
    <w:semiHidden/>
    <w:unhideWhenUsed/>
    <w:rsid w:val="00B2016E"/>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2016E"/>
    <w:rPr>
      <w:rFonts w:ascii="Segoe UI" w:eastAsia="Times New Roman" w:hAnsi="Segoe UI" w:cs="Segoe UI"/>
      <w:sz w:val="18"/>
      <w:szCs w:val="18"/>
      <w:lang w:eastAsia="nb-NO"/>
    </w:rPr>
  </w:style>
  <w:style w:type="character" w:styleId="Sterk">
    <w:name w:val="Strong"/>
    <w:basedOn w:val="Standardskriftforavsnitt"/>
    <w:uiPriority w:val="22"/>
    <w:qFormat/>
    <w:rsid w:val="00FE2C6E"/>
    <w:rPr>
      <w:b/>
      <w:bCs/>
    </w:rPr>
  </w:style>
  <w:style w:type="paragraph" w:styleId="Kommentaremne">
    <w:name w:val="annotation subject"/>
    <w:basedOn w:val="Merknadstekst"/>
    <w:next w:val="Merknadstekst"/>
    <w:link w:val="KommentaremneTegn"/>
    <w:uiPriority w:val="99"/>
    <w:semiHidden/>
    <w:unhideWhenUsed/>
    <w:rsid w:val="004C2331"/>
    <w:pPr>
      <w:spacing w:after="0"/>
    </w:pPr>
    <w:rPr>
      <w:rFonts w:ascii="Times New Roman" w:eastAsia="Times New Roman" w:hAnsi="Times New Roman" w:cs="Times New Roman"/>
      <w:b/>
      <w:bCs/>
      <w:lang w:val="nb-NO" w:eastAsia="nb-NO"/>
    </w:rPr>
  </w:style>
  <w:style w:type="character" w:customStyle="1" w:styleId="KommentaremneTegn">
    <w:name w:val="Kommentaremne Tegn"/>
    <w:basedOn w:val="MerknadstekstTegn"/>
    <w:link w:val="Kommentaremne"/>
    <w:uiPriority w:val="99"/>
    <w:semiHidden/>
    <w:rsid w:val="004C2331"/>
    <w:rPr>
      <w:rFonts w:ascii="Times New Roman" w:eastAsia="Times New Roman" w:hAnsi="Times New Roman" w:cs="Times New Roman"/>
      <w:b/>
      <w:bCs/>
      <w:sz w:val="20"/>
      <w:szCs w:val="20"/>
      <w:lang w:val="da-DK" w:eastAsia="nb-NO"/>
    </w:rPr>
  </w:style>
  <w:style w:type="paragraph" w:styleId="Brdtekst">
    <w:name w:val="Body Text"/>
    <w:basedOn w:val="Normal"/>
    <w:link w:val="BrdtekstTegn"/>
    <w:uiPriority w:val="1"/>
    <w:unhideWhenUsed/>
    <w:qFormat/>
    <w:rsid w:val="007D05B0"/>
    <w:pPr>
      <w:widowControl w:val="0"/>
      <w:autoSpaceDE w:val="0"/>
      <w:autoSpaceDN w:val="0"/>
    </w:pPr>
    <w:rPr>
      <w:rFonts w:ascii="Arial" w:eastAsia="Arial" w:hAnsi="Arial" w:cs="Arial"/>
      <w:sz w:val="22"/>
      <w:szCs w:val="22"/>
      <w:lang w:val="en-US" w:eastAsia="en-US"/>
    </w:rPr>
  </w:style>
  <w:style w:type="character" w:customStyle="1" w:styleId="BrdtekstTegn">
    <w:name w:val="Brødtekst Tegn"/>
    <w:basedOn w:val="Standardskriftforavsnitt"/>
    <w:link w:val="Brdtekst"/>
    <w:uiPriority w:val="1"/>
    <w:rsid w:val="007D05B0"/>
    <w:rPr>
      <w:rFonts w:ascii="Arial" w:eastAsia="Arial" w:hAnsi="Arial" w:cs="Arial"/>
      <w:lang w:val="en-US"/>
    </w:rPr>
  </w:style>
  <w:style w:type="paragraph" w:styleId="INNH2">
    <w:name w:val="toc 2"/>
    <w:basedOn w:val="Normal"/>
    <w:next w:val="Normal"/>
    <w:autoRedefine/>
    <w:uiPriority w:val="39"/>
    <w:unhideWhenUsed/>
    <w:rsid w:val="002010E8"/>
    <w:pPr>
      <w:spacing w:before="120"/>
      <w:ind w:left="240"/>
    </w:pPr>
    <w:rPr>
      <w:rFonts w:cstheme="minorHAnsi"/>
      <w:i/>
      <w:iCs/>
      <w:sz w:val="20"/>
    </w:rPr>
  </w:style>
  <w:style w:type="table" w:customStyle="1" w:styleId="Lysliste1">
    <w:name w:val="Lys liste1"/>
    <w:basedOn w:val="Vanligtabell"/>
    <w:uiPriority w:val="61"/>
    <w:rsid w:val="005D6C6A"/>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Overskriftforinnholdsfortegnelse">
    <w:name w:val="TOC Heading"/>
    <w:basedOn w:val="Overskrift1"/>
    <w:next w:val="Normal"/>
    <w:uiPriority w:val="39"/>
    <w:unhideWhenUsed/>
    <w:qFormat/>
    <w:rsid w:val="003D511D"/>
    <w:pPr>
      <w:keepLines/>
      <w:numPr>
        <w:numId w:val="0"/>
      </w:numPr>
      <w:spacing w:before="240" w:after="0" w:line="259" w:lineRule="auto"/>
      <w:outlineLvl w:val="9"/>
    </w:pPr>
    <w:rPr>
      <w:rFonts w:eastAsiaTheme="majorEastAsia" w:cstheme="majorBidi"/>
      <w:b w:val="0"/>
      <w:caps w:val="0"/>
      <w:color w:val="2F5496" w:themeColor="accent1" w:themeShade="BF"/>
      <w:kern w:val="0"/>
      <w:sz w:val="32"/>
      <w:szCs w:val="32"/>
    </w:rPr>
  </w:style>
  <w:style w:type="paragraph" w:styleId="INNH3">
    <w:name w:val="toc 3"/>
    <w:basedOn w:val="Normal"/>
    <w:next w:val="Normal"/>
    <w:autoRedefine/>
    <w:uiPriority w:val="39"/>
    <w:unhideWhenUsed/>
    <w:rsid w:val="003D511D"/>
    <w:pPr>
      <w:ind w:left="480"/>
    </w:pPr>
    <w:rPr>
      <w:rFonts w:cstheme="minorHAnsi"/>
      <w:sz w:val="20"/>
    </w:rPr>
  </w:style>
  <w:style w:type="paragraph" w:styleId="Rentekst">
    <w:name w:val="Plain Text"/>
    <w:basedOn w:val="Normal"/>
    <w:link w:val="RentekstTegn"/>
    <w:uiPriority w:val="99"/>
    <w:semiHidden/>
    <w:unhideWhenUsed/>
    <w:rsid w:val="003201CF"/>
    <w:rPr>
      <w:rFonts w:eastAsiaTheme="minorHAnsi" w:cstheme="minorBidi"/>
      <w:sz w:val="22"/>
      <w:szCs w:val="21"/>
      <w:lang w:eastAsia="en-US"/>
    </w:rPr>
  </w:style>
  <w:style w:type="character" w:customStyle="1" w:styleId="RentekstTegn">
    <w:name w:val="Ren tekst Tegn"/>
    <w:basedOn w:val="Standardskriftforavsnitt"/>
    <w:link w:val="Rentekst"/>
    <w:uiPriority w:val="99"/>
    <w:semiHidden/>
    <w:rsid w:val="003201CF"/>
    <w:rPr>
      <w:rFonts w:ascii="Calibri" w:hAnsi="Calibri"/>
      <w:szCs w:val="21"/>
    </w:rPr>
  </w:style>
  <w:style w:type="paragraph" w:styleId="Revisjon">
    <w:name w:val="Revision"/>
    <w:hidden/>
    <w:uiPriority w:val="99"/>
    <w:semiHidden/>
    <w:rsid w:val="00851A0C"/>
    <w:pPr>
      <w:spacing w:after="0" w:line="240" w:lineRule="auto"/>
    </w:pPr>
    <w:rPr>
      <w:rFonts w:ascii="Times New Roman" w:eastAsia="Times New Roman" w:hAnsi="Times New Roman" w:cs="Times New Roman"/>
      <w:sz w:val="24"/>
      <w:szCs w:val="20"/>
      <w:lang w:eastAsia="nb-NO"/>
    </w:rPr>
  </w:style>
  <w:style w:type="character" w:customStyle="1" w:styleId="TabelltekstTegn">
    <w:name w:val="Tabelltekst Tegn"/>
    <w:basedOn w:val="Standardskriftforavsnitt"/>
    <w:link w:val="Tabelltekst"/>
    <w:locked/>
    <w:rsid w:val="00C854EE"/>
    <w:rPr>
      <w:rFonts w:ascii="Calibri" w:hAnsi="Calibri" w:cs="Calibri"/>
    </w:rPr>
  </w:style>
  <w:style w:type="paragraph" w:customStyle="1" w:styleId="Tabelltekst">
    <w:name w:val="Tabelltekst"/>
    <w:basedOn w:val="Normal"/>
    <w:link w:val="TabelltekstTegn"/>
    <w:rsid w:val="00C854EE"/>
    <w:rPr>
      <w:rFonts w:eastAsiaTheme="minorHAnsi"/>
      <w:sz w:val="22"/>
      <w:szCs w:val="22"/>
      <w:lang w:eastAsia="en-US"/>
    </w:rPr>
  </w:style>
  <w:style w:type="paragraph" w:styleId="Brdtekstinnrykk">
    <w:name w:val="Body Text Indent"/>
    <w:basedOn w:val="Normal"/>
    <w:link w:val="BrdtekstinnrykkTegn"/>
    <w:uiPriority w:val="99"/>
    <w:unhideWhenUsed/>
    <w:rsid w:val="00C854EE"/>
    <w:pPr>
      <w:spacing w:before="120" w:after="120"/>
      <w:ind w:left="283"/>
    </w:pPr>
    <w:rPr>
      <w:rFonts w:ascii="Times New Roman" w:hAnsi="Times New Roman"/>
    </w:rPr>
  </w:style>
  <w:style w:type="character" w:customStyle="1" w:styleId="BrdtekstinnrykkTegn">
    <w:name w:val="Brødtekstinnrykk Tegn"/>
    <w:basedOn w:val="Standardskriftforavsnitt"/>
    <w:link w:val="Brdtekstinnrykk"/>
    <w:uiPriority w:val="99"/>
    <w:rsid w:val="00C854EE"/>
    <w:rPr>
      <w:rFonts w:ascii="Times New Roman" w:eastAsia="Times New Roman" w:hAnsi="Times New Roman" w:cs="Times New Roman"/>
      <w:sz w:val="24"/>
      <w:szCs w:val="20"/>
      <w:lang w:eastAsia="nb-NO"/>
    </w:rPr>
  </w:style>
  <w:style w:type="character" w:styleId="Fulgthyperkobling">
    <w:name w:val="FollowedHyperlink"/>
    <w:basedOn w:val="Standardskriftforavsnitt"/>
    <w:uiPriority w:val="99"/>
    <w:semiHidden/>
    <w:unhideWhenUsed/>
    <w:rsid w:val="00404865"/>
    <w:rPr>
      <w:color w:val="954F72" w:themeColor="followedHyperlink"/>
      <w:u w:val="single"/>
    </w:rPr>
  </w:style>
  <w:style w:type="paragraph" w:styleId="NormalWeb">
    <w:name w:val="Normal (Web)"/>
    <w:basedOn w:val="Normal"/>
    <w:uiPriority w:val="99"/>
    <w:semiHidden/>
    <w:unhideWhenUsed/>
    <w:rsid w:val="0054180F"/>
    <w:pPr>
      <w:spacing w:before="100" w:beforeAutospacing="1" w:after="100" w:afterAutospacing="1"/>
    </w:pPr>
    <w:rPr>
      <w:rFonts w:ascii="Times New Roman" w:hAnsi="Times New Roman"/>
      <w:color w:val="4D4D4D"/>
      <w:sz w:val="23"/>
      <w:szCs w:val="23"/>
    </w:rPr>
  </w:style>
  <w:style w:type="paragraph" w:styleId="Tittel">
    <w:name w:val="Title"/>
    <w:basedOn w:val="Normal"/>
    <w:next w:val="Normal"/>
    <w:link w:val="TittelTegn"/>
    <w:uiPriority w:val="10"/>
    <w:qFormat/>
    <w:rsid w:val="00C740F6"/>
    <w:pPr>
      <w:keepLines/>
      <w:widowControl w:val="0"/>
      <w:spacing w:before="140"/>
    </w:pPr>
    <w:rPr>
      <w:sz w:val="32"/>
      <w:szCs w:val="32"/>
      <w:lang w:eastAsia="ar-SA"/>
    </w:rPr>
  </w:style>
  <w:style w:type="character" w:customStyle="1" w:styleId="TittelTegn">
    <w:name w:val="Tittel Tegn"/>
    <w:basedOn w:val="Standardskriftforavsnitt"/>
    <w:link w:val="Tittel"/>
    <w:uiPriority w:val="10"/>
    <w:rsid w:val="00C740F6"/>
    <w:rPr>
      <w:rFonts w:eastAsia="Times New Roman" w:cs="Times New Roman"/>
      <w:sz w:val="32"/>
      <w:szCs w:val="32"/>
      <w:lang w:eastAsia="ar-SA"/>
    </w:rPr>
  </w:style>
  <w:style w:type="paragraph" w:customStyle="1" w:styleId="paragraph">
    <w:name w:val="paragraph"/>
    <w:basedOn w:val="Normal"/>
    <w:rsid w:val="00DF0C9B"/>
    <w:pPr>
      <w:spacing w:before="100" w:beforeAutospacing="1" w:after="100" w:afterAutospacing="1"/>
    </w:pPr>
    <w:rPr>
      <w:szCs w:val="24"/>
    </w:rPr>
  </w:style>
  <w:style w:type="character" w:customStyle="1" w:styleId="eop">
    <w:name w:val="eop"/>
    <w:basedOn w:val="Standardskriftforavsnitt"/>
    <w:rsid w:val="00DF0C9B"/>
  </w:style>
  <w:style w:type="character" w:customStyle="1" w:styleId="normaltextrun">
    <w:name w:val="normaltextrun"/>
    <w:basedOn w:val="Standardskriftforavsnitt"/>
    <w:rsid w:val="00DF0C9B"/>
  </w:style>
  <w:style w:type="character" w:customStyle="1" w:styleId="wacimagecontainer">
    <w:name w:val="wacimagecontainer"/>
    <w:basedOn w:val="Standardskriftforavsnitt"/>
    <w:rsid w:val="00DF0C9B"/>
  </w:style>
  <w:style w:type="character" w:styleId="Sidetall">
    <w:name w:val="page number"/>
    <w:basedOn w:val="Standardskriftforavsnitt"/>
    <w:uiPriority w:val="99"/>
    <w:semiHidden/>
    <w:unhideWhenUsed/>
    <w:rsid w:val="002A47FC"/>
  </w:style>
  <w:style w:type="paragraph" w:styleId="INNH4">
    <w:name w:val="toc 4"/>
    <w:basedOn w:val="Normal"/>
    <w:next w:val="Normal"/>
    <w:autoRedefine/>
    <w:uiPriority w:val="39"/>
    <w:unhideWhenUsed/>
    <w:rsid w:val="00901EE2"/>
    <w:pPr>
      <w:ind w:left="720"/>
    </w:pPr>
    <w:rPr>
      <w:rFonts w:cstheme="minorHAnsi"/>
      <w:sz w:val="20"/>
    </w:rPr>
  </w:style>
  <w:style w:type="paragraph" w:styleId="INNH5">
    <w:name w:val="toc 5"/>
    <w:basedOn w:val="Normal"/>
    <w:next w:val="Normal"/>
    <w:autoRedefine/>
    <w:uiPriority w:val="39"/>
    <w:unhideWhenUsed/>
    <w:rsid w:val="00901EE2"/>
    <w:pPr>
      <w:ind w:left="960"/>
    </w:pPr>
    <w:rPr>
      <w:rFonts w:cstheme="minorHAnsi"/>
      <w:sz w:val="20"/>
    </w:rPr>
  </w:style>
  <w:style w:type="paragraph" w:styleId="INNH6">
    <w:name w:val="toc 6"/>
    <w:basedOn w:val="Normal"/>
    <w:next w:val="Normal"/>
    <w:autoRedefine/>
    <w:uiPriority w:val="39"/>
    <w:unhideWhenUsed/>
    <w:rsid w:val="00901EE2"/>
    <w:pPr>
      <w:ind w:left="1200"/>
    </w:pPr>
    <w:rPr>
      <w:rFonts w:cstheme="minorHAnsi"/>
      <w:sz w:val="20"/>
    </w:rPr>
  </w:style>
  <w:style w:type="paragraph" w:styleId="INNH7">
    <w:name w:val="toc 7"/>
    <w:basedOn w:val="Normal"/>
    <w:next w:val="Normal"/>
    <w:autoRedefine/>
    <w:uiPriority w:val="39"/>
    <w:unhideWhenUsed/>
    <w:rsid w:val="00901EE2"/>
    <w:pPr>
      <w:ind w:left="1440"/>
    </w:pPr>
    <w:rPr>
      <w:rFonts w:cstheme="minorHAnsi"/>
      <w:sz w:val="20"/>
    </w:rPr>
  </w:style>
  <w:style w:type="paragraph" w:styleId="INNH8">
    <w:name w:val="toc 8"/>
    <w:basedOn w:val="Normal"/>
    <w:next w:val="Normal"/>
    <w:autoRedefine/>
    <w:uiPriority w:val="39"/>
    <w:unhideWhenUsed/>
    <w:rsid w:val="00901EE2"/>
    <w:pPr>
      <w:ind w:left="1680"/>
    </w:pPr>
    <w:rPr>
      <w:rFonts w:cstheme="minorHAnsi"/>
      <w:sz w:val="20"/>
    </w:rPr>
  </w:style>
  <w:style w:type="paragraph" w:styleId="INNH9">
    <w:name w:val="toc 9"/>
    <w:basedOn w:val="Normal"/>
    <w:next w:val="Normal"/>
    <w:autoRedefine/>
    <w:uiPriority w:val="39"/>
    <w:unhideWhenUsed/>
    <w:rsid w:val="00901EE2"/>
    <w:pPr>
      <w:ind w:left="1920"/>
    </w:pPr>
    <w:rPr>
      <w:rFonts w:cstheme="minorHAnsi"/>
      <w:sz w:val="20"/>
    </w:rPr>
  </w:style>
  <w:style w:type="character" w:styleId="Ulstomtale">
    <w:name w:val="Unresolved Mention"/>
    <w:basedOn w:val="Standardskriftforavsnitt"/>
    <w:uiPriority w:val="99"/>
    <w:semiHidden/>
    <w:unhideWhenUsed/>
    <w:rsid w:val="00901E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80259">
      <w:bodyDiv w:val="1"/>
      <w:marLeft w:val="0"/>
      <w:marRight w:val="0"/>
      <w:marTop w:val="0"/>
      <w:marBottom w:val="0"/>
      <w:divBdr>
        <w:top w:val="none" w:sz="0" w:space="0" w:color="auto"/>
        <w:left w:val="none" w:sz="0" w:space="0" w:color="auto"/>
        <w:bottom w:val="none" w:sz="0" w:space="0" w:color="auto"/>
        <w:right w:val="none" w:sz="0" w:space="0" w:color="auto"/>
      </w:divBdr>
    </w:div>
    <w:div w:id="540630492">
      <w:bodyDiv w:val="1"/>
      <w:marLeft w:val="0"/>
      <w:marRight w:val="0"/>
      <w:marTop w:val="0"/>
      <w:marBottom w:val="0"/>
      <w:divBdr>
        <w:top w:val="none" w:sz="0" w:space="0" w:color="auto"/>
        <w:left w:val="none" w:sz="0" w:space="0" w:color="auto"/>
        <w:bottom w:val="none" w:sz="0" w:space="0" w:color="auto"/>
        <w:right w:val="none" w:sz="0" w:space="0" w:color="auto"/>
      </w:divBdr>
    </w:div>
    <w:div w:id="576982264">
      <w:bodyDiv w:val="1"/>
      <w:marLeft w:val="0"/>
      <w:marRight w:val="0"/>
      <w:marTop w:val="0"/>
      <w:marBottom w:val="0"/>
      <w:divBdr>
        <w:top w:val="none" w:sz="0" w:space="0" w:color="auto"/>
        <w:left w:val="none" w:sz="0" w:space="0" w:color="auto"/>
        <w:bottom w:val="none" w:sz="0" w:space="0" w:color="auto"/>
        <w:right w:val="none" w:sz="0" w:space="0" w:color="auto"/>
      </w:divBdr>
    </w:div>
    <w:div w:id="680161385">
      <w:bodyDiv w:val="1"/>
      <w:marLeft w:val="0"/>
      <w:marRight w:val="0"/>
      <w:marTop w:val="0"/>
      <w:marBottom w:val="0"/>
      <w:divBdr>
        <w:top w:val="none" w:sz="0" w:space="0" w:color="auto"/>
        <w:left w:val="none" w:sz="0" w:space="0" w:color="auto"/>
        <w:bottom w:val="none" w:sz="0" w:space="0" w:color="auto"/>
        <w:right w:val="none" w:sz="0" w:space="0" w:color="auto"/>
      </w:divBdr>
    </w:div>
    <w:div w:id="863372867">
      <w:bodyDiv w:val="1"/>
      <w:marLeft w:val="0"/>
      <w:marRight w:val="0"/>
      <w:marTop w:val="0"/>
      <w:marBottom w:val="0"/>
      <w:divBdr>
        <w:top w:val="none" w:sz="0" w:space="0" w:color="auto"/>
        <w:left w:val="none" w:sz="0" w:space="0" w:color="auto"/>
        <w:bottom w:val="none" w:sz="0" w:space="0" w:color="auto"/>
        <w:right w:val="none" w:sz="0" w:space="0" w:color="auto"/>
      </w:divBdr>
    </w:div>
    <w:div w:id="1057582492">
      <w:bodyDiv w:val="1"/>
      <w:marLeft w:val="0"/>
      <w:marRight w:val="0"/>
      <w:marTop w:val="0"/>
      <w:marBottom w:val="0"/>
      <w:divBdr>
        <w:top w:val="none" w:sz="0" w:space="0" w:color="auto"/>
        <w:left w:val="none" w:sz="0" w:space="0" w:color="auto"/>
        <w:bottom w:val="none" w:sz="0" w:space="0" w:color="auto"/>
        <w:right w:val="none" w:sz="0" w:space="0" w:color="auto"/>
      </w:divBdr>
    </w:div>
    <w:div w:id="1278414299">
      <w:bodyDiv w:val="1"/>
      <w:marLeft w:val="0"/>
      <w:marRight w:val="0"/>
      <w:marTop w:val="0"/>
      <w:marBottom w:val="0"/>
      <w:divBdr>
        <w:top w:val="none" w:sz="0" w:space="0" w:color="auto"/>
        <w:left w:val="none" w:sz="0" w:space="0" w:color="auto"/>
        <w:bottom w:val="none" w:sz="0" w:space="0" w:color="auto"/>
        <w:right w:val="none" w:sz="0" w:space="0" w:color="auto"/>
      </w:divBdr>
    </w:div>
    <w:div w:id="1335768387">
      <w:bodyDiv w:val="1"/>
      <w:marLeft w:val="0"/>
      <w:marRight w:val="0"/>
      <w:marTop w:val="0"/>
      <w:marBottom w:val="0"/>
      <w:divBdr>
        <w:top w:val="none" w:sz="0" w:space="0" w:color="auto"/>
        <w:left w:val="none" w:sz="0" w:space="0" w:color="auto"/>
        <w:bottom w:val="none" w:sz="0" w:space="0" w:color="auto"/>
        <w:right w:val="none" w:sz="0" w:space="0" w:color="auto"/>
      </w:divBdr>
    </w:div>
    <w:div w:id="184412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https://norsktipping.sharepoint.com/sites/NT-bilde-arkiv/Dokumentmaler/Norsk%20-%20NT-mal%20databehandleravtale.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3A597962DAD94686366CD29D26F7E3" ma:contentTypeVersion="3" ma:contentTypeDescription="Create a new document." ma:contentTypeScope="" ma:versionID="b550aba5284ff3358ca4145204c5fd22">
  <xsd:schema xmlns:xsd="http://www.w3.org/2001/XMLSchema" xmlns:xs="http://www.w3.org/2001/XMLSchema" xmlns:p="http://schemas.microsoft.com/office/2006/metadata/properties" xmlns:ns2="2c2c5cf4-70f7-4112-bbac-da9939b68758" targetNamespace="http://schemas.microsoft.com/office/2006/metadata/properties" ma:root="true" ma:fieldsID="b7d9141d9cf8f77c1a545dae6fe02db7" ns2:_="">
    <xsd:import namespace="2c2c5cf4-70f7-4112-bbac-da9939b687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2c5cf4-70f7-4112-bbac-da9939b687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98A60-C8DF-48B0-BBED-770C01B830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39F8A5-D120-48FD-AF9C-AD1C19A82DFD}">
  <ds:schemaRefs>
    <ds:schemaRef ds:uri="http://schemas.microsoft.com/sharepoint/v3/contenttype/forms"/>
  </ds:schemaRefs>
</ds:datastoreItem>
</file>

<file path=customXml/itemProps3.xml><?xml version="1.0" encoding="utf-8"?>
<ds:datastoreItem xmlns:ds="http://schemas.openxmlformats.org/officeDocument/2006/customXml" ds:itemID="{367270CB-8C93-4D34-9D8E-2B2C43B56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2c5cf4-70f7-4112-bbac-da9939b68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D028F-1AAE-4534-95D4-0FC597860EC6}">
  <ds:schemaRefs>
    <ds:schemaRef ds:uri="http://schemas.openxmlformats.org/officeDocument/2006/bibliography"/>
  </ds:schemaRefs>
</ds:datastoreItem>
</file>

<file path=docMetadata/LabelInfo.xml><?xml version="1.0" encoding="utf-8"?>
<clbl:labelList xmlns:clbl="http://schemas.microsoft.com/office/2020/mipLabelMetadata">
  <clbl:label id="{772bc9f5-b6bc-4b20-8ceb-baa47f9384d4}" enabled="1" method="Privileged" siteId="{6591ab8e-5dc8-4cd4-b3ff-f761b365001f}" removed="0"/>
</clbl:labelList>
</file>

<file path=docProps/app.xml><?xml version="1.0" encoding="utf-8"?>
<Properties xmlns="http://schemas.openxmlformats.org/officeDocument/2006/extended-properties" xmlns:vt="http://schemas.openxmlformats.org/officeDocument/2006/docPropsVTypes">
  <Template>Norsk%20-%20NT-mal%20databehandleravtale</Template>
  <TotalTime>9</TotalTime>
  <Pages>21</Pages>
  <Words>5700</Words>
  <Characters>30211</Characters>
  <Application>Microsoft Office Word</Application>
  <DocSecurity>0</DocSecurity>
  <Lines>251</Lines>
  <Paragraphs>71</Paragraphs>
  <ScaleCrop>false</ScaleCrop>
  <Company/>
  <LinksUpToDate>false</LinksUpToDate>
  <CharactersWithSpaces>35840</CharactersWithSpaces>
  <SharedDoc>false</SharedDoc>
  <HyperlinkBase/>
  <HLinks>
    <vt:vector size="114" baseType="variant">
      <vt:variant>
        <vt:i4>1376316</vt:i4>
      </vt:variant>
      <vt:variant>
        <vt:i4>113</vt:i4>
      </vt:variant>
      <vt:variant>
        <vt:i4>0</vt:i4>
      </vt:variant>
      <vt:variant>
        <vt:i4>5</vt:i4>
      </vt:variant>
      <vt:variant>
        <vt:lpwstr/>
      </vt:variant>
      <vt:variant>
        <vt:lpwstr>_Toc237603943</vt:lpwstr>
      </vt:variant>
      <vt:variant>
        <vt:i4>1376316</vt:i4>
      </vt:variant>
      <vt:variant>
        <vt:i4>107</vt:i4>
      </vt:variant>
      <vt:variant>
        <vt:i4>0</vt:i4>
      </vt:variant>
      <vt:variant>
        <vt:i4>5</vt:i4>
      </vt:variant>
      <vt:variant>
        <vt:lpwstr/>
      </vt:variant>
      <vt:variant>
        <vt:lpwstr>_Toc237603942</vt:lpwstr>
      </vt:variant>
      <vt:variant>
        <vt:i4>1376316</vt:i4>
      </vt:variant>
      <vt:variant>
        <vt:i4>101</vt:i4>
      </vt:variant>
      <vt:variant>
        <vt:i4>0</vt:i4>
      </vt:variant>
      <vt:variant>
        <vt:i4>5</vt:i4>
      </vt:variant>
      <vt:variant>
        <vt:lpwstr/>
      </vt:variant>
      <vt:variant>
        <vt:lpwstr>_Toc237603941</vt:lpwstr>
      </vt:variant>
      <vt:variant>
        <vt:i4>1376316</vt:i4>
      </vt:variant>
      <vt:variant>
        <vt:i4>95</vt:i4>
      </vt:variant>
      <vt:variant>
        <vt:i4>0</vt:i4>
      </vt:variant>
      <vt:variant>
        <vt:i4>5</vt:i4>
      </vt:variant>
      <vt:variant>
        <vt:lpwstr/>
      </vt:variant>
      <vt:variant>
        <vt:lpwstr>_Toc237603940</vt:lpwstr>
      </vt:variant>
      <vt:variant>
        <vt:i4>1179708</vt:i4>
      </vt:variant>
      <vt:variant>
        <vt:i4>89</vt:i4>
      </vt:variant>
      <vt:variant>
        <vt:i4>0</vt:i4>
      </vt:variant>
      <vt:variant>
        <vt:i4>5</vt:i4>
      </vt:variant>
      <vt:variant>
        <vt:lpwstr/>
      </vt:variant>
      <vt:variant>
        <vt:lpwstr>_Toc237603939</vt:lpwstr>
      </vt:variant>
      <vt:variant>
        <vt:i4>1179708</vt:i4>
      </vt:variant>
      <vt:variant>
        <vt:i4>83</vt:i4>
      </vt:variant>
      <vt:variant>
        <vt:i4>0</vt:i4>
      </vt:variant>
      <vt:variant>
        <vt:i4>5</vt:i4>
      </vt:variant>
      <vt:variant>
        <vt:lpwstr/>
      </vt:variant>
      <vt:variant>
        <vt:lpwstr>_Toc237603938</vt:lpwstr>
      </vt:variant>
      <vt:variant>
        <vt:i4>1179708</vt:i4>
      </vt:variant>
      <vt:variant>
        <vt:i4>77</vt:i4>
      </vt:variant>
      <vt:variant>
        <vt:i4>0</vt:i4>
      </vt:variant>
      <vt:variant>
        <vt:i4>5</vt:i4>
      </vt:variant>
      <vt:variant>
        <vt:lpwstr/>
      </vt:variant>
      <vt:variant>
        <vt:lpwstr>_Toc237603937</vt:lpwstr>
      </vt:variant>
      <vt:variant>
        <vt:i4>1179708</vt:i4>
      </vt:variant>
      <vt:variant>
        <vt:i4>71</vt:i4>
      </vt:variant>
      <vt:variant>
        <vt:i4>0</vt:i4>
      </vt:variant>
      <vt:variant>
        <vt:i4>5</vt:i4>
      </vt:variant>
      <vt:variant>
        <vt:lpwstr/>
      </vt:variant>
      <vt:variant>
        <vt:lpwstr>_Toc237603936</vt:lpwstr>
      </vt:variant>
      <vt:variant>
        <vt:i4>1179708</vt:i4>
      </vt:variant>
      <vt:variant>
        <vt:i4>65</vt:i4>
      </vt:variant>
      <vt:variant>
        <vt:i4>0</vt:i4>
      </vt:variant>
      <vt:variant>
        <vt:i4>5</vt:i4>
      </vt:variant>
      <vt:variant>
        <vt:lpwstr/>
      </vt:variant>
      <vt:variant>
        <vt:lpwstr>_Toc237603935</vt:lpwstr>
      </vt:variant>
      <vt:variant>
        <vt:i4>1179708</vt:i4>
      </vt:variant>
      <vt:variant>
        <vt:i4>59</vt:i4>
      </vt:variant>
      <vt:variant>
        <vt:i4>0</vt:i4>
      </vt:variant>
      <vt:variant>
        <vt:i4>5</vt:i4>
      </vt:variant>
      <vt:variant>
        <vt:lpwstr/>
      </vt:variant>
      <vt:variant>
        <vt:lpwstr>_Toc237603934</vt:lpwstr>
      </vt:variant>
      <vt:variant>
        <vt:i4>1179708</vt:i4>
      </vt:variant>
      <vt:variant>
        <vt:i4>53</vt:i4>
      </vt:variant>
      <vt:variant>
        <vt:i4>0</vt:i4>
      </vt:variant>
      <vt:variant>
        <vt:i4>5</vt:i4>
      </vt:variant>
      <vt:variant>
        <vt:lpwstr/>
      </vt:variant>
      <vt:variant>
        <vt:lpwstr>_Toc237603933</vt:lpwstr>
      </vt:variant>
      <vt:variant>
        <vt:i4>1179708</vt:i4>
      </vt:variant>
      <vt:variant>
        <vt:i4>47</vt:i4>
      </vt:variant>
      <vt:variant>
        <vt:i4>0</vt:i4>
      </vt:variant>
      <vt:variant>
        <vt:i4>5</vt:i4>
      </vt:variant>
      <vt:variant>
        <vt:lpwstr/>
      </vt:variant>
      <vt:variant>
        <vt:lpwstr>_Toc237603932</vt:lpwstr>
      </vt:variant>
      <vt:variant>
        <vt:i4>1179708</vt:i4>
      </vt:variant>
      <vt:variant>
        <vt:i4>41</vt:i4>
      </vt:variant>
      <vt:variant>
        <vt:i4>0</vt:i4>
      </vt:variant>
      <vt:variant>
        <vt:i4>5</vt:i4>
      </vt:variant>
      <vt:variant>
        <vt:lpwstr/>
      </vt:variant>
      <vt:variant>
        <vt:lpwstr>_Toc237603931</vt:lpwstr>
      </vt:variant>
      <vt:variant>
        <vt:i4>1179708</vt:i4>
      </vt:variant>
      <vt:variant>
        <vt:i4>35</vt:i4>
      </vt:variant>
      <vt:variant>
        <vt:i4>0</vt:i4>
      </vt:variant>
      <vt:variant>
        <vt:i4>5</vt:i4>
      </vt:variant>
      <vt:variant>
        <vt:lpwstr/>
      </vt:variant>
      <vt:variant>
        <vt:lpwstr>_Toc237603930</vt:lpwstr>
      </vt:variant>
      <vt:variant>
        <vt:i4>1245244</vt:i4>
      </vt:variant>
      <vt:variant>
        <vt:i4>29</vt:i4>
      </vt:variant>
      <vt:variant>
        <vt:i4>0</vt:i4>
      </vt:variant>
      <vt:variant>
        <vt:i4>5</vt:i4>
      </vt:variant>
      <vt:variant>
        <vt:lpwstr/>
      </vt:variant>
      <vt:variant>
        <vt:lpwstr>_Toc237603929</vt:lpwstr>
      </vt:variant>
      <vt:variant>
        <vt:i4>1245244</vt:i4>
      </vt:variant>
      <vt:variant>
        <vt:i4>23</vt:i4>
      </vt:variant>
      <vt:variant>
        <vt:i4>0</vt:i4>
      </vt:variant>
      <vt:variant>
        <vt:i4>5</vt:i4>
      </vt:variant>
      <vt:variant>
        <vt:lpwstr/>
      </vt:variant>
      <vt:variant>
        <vt:lpwstr>_Toc237603928</vt:lpwstr>
      </vt:variant>
      <vt:variant>
        <vt:i4>1245244</vt:i4>
      </vt:variant>
      <vt:variant>
        <vt:i4>17</vt:i4>
      </vt:variant>
      <vt:variant>
        <vt:i4>0</vt:i4>
      </vt:variant>
      <vt:variant>
        <vt:i4>5</vt:i4>
      </vt:variant>
      <vt:variant>
        <vt:lpwstr/>
      </vt:variant>
      <vt:variant>
        <vt:lpwstr>_Toc237603927</vt:lpwstr>
      </vt:variant>
      <vt:variant>
        <vt:i4>1245244</vt:i4>
      </vt:variant>
      <vt:variant>
        <vt:i4>11</vt:i4>
      </vt:variant>
      <vt:variant>
        <vt:i4>0</vt:i4>
      </vt:variant>
      <vt:variant>
        <vt:i4>5</vt:i4>
      </vt:variant>
      <vt:variant>
        <vt:lpwstr/>
      </vt:variant>
      <vt:variant>
        <vt:lpwstr>_Toc237603926</vt:lpwstr>
      </vt:variant>
      <vt:variant>
        <vt:i4>1245244</vt:i4>
      </vt:variant>
      <vt:variant>
        <vt:i4>5</vt:i4>
      </vt:variant>
      <vt:variant>
        <vt:i4>0</vt:i4>
      </vt:variant>
      <vt:variant>
        <vt:i4>5</vt:i4>
      </vt:variant>
      <vt:variant>
        <vt:lpwstr/>
      </vt:variant>
      <vt:variant>
        <vt:lpwstr>_Toc237603925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Skjærstad, Inger Hege</dc:creator>
  <cp:keywords/>
  <dc:description/>
  <cp:lastModifiedBy>Skjærstad, Inger Hege</cp:lastModifiedBy>
  <cp:revision>11</cp:revision>
  <dcterms:created xsi:type="dcterms:W3CDTF">2026-09-08T10:05:00Z</dcterms:created>
  <dcterms:modified xsi:type="dcterms:W3CDTF">2026-09-08T10:21:00Z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0x010100383A597962DAD94686366CD29D26F7E3</vt:lpwstr>
  </property>
</Properties>
</file>